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ADCD26" w14:textId="77777777" w:rsidR="00B639A4" w:rsidRPr="004B0948" w:rsidRDefault="007D01DF" w:rsidP="00AC7E09">
      <w:pPr>
        <w:pStyle w:val="Body"/>
        <w:jc w:val="center"/>
        <w:rPr>
          <w:b/>
          <w:bCs/>
        </w:rPr>
      </w:pPr>
      <w:bookmarkStart w:id="0" w:name="_GoBack"/>
      <w:bookmarkEnd w:id="0"/>
      <w:r>
        <w:rPr>
          <w:b/>
          <w:bCs/>
        </w:rPr>
        <w:t>NTIS</w:t>
      </w:r>
    </w:p>
    <w:p w14:paraId="68A3EADE" w14:textId="77777777" w:rsidR="00AC7E09" w:rsidRDefault="00AC7E09" w:rsidP="00AC7E09">
      <w:pPr>
        <w:pStyle w:val="Body"/>
        <w:jc w:val="center"/>
        <w:rPr>
          <w:b/>
          <w:bCs/>
        </w:rPr>
      </w:pPr>
    </w:p>
    <w:p w14:paraId="73762C19" w14:textId="77777777" w:rsidR="00B639A4" w:rsidRPr="00AC7E09" w:rsidRDefault="00AC7E09" w:rsidP="00AC7E09">
      <w:pPr>
        <w:pStyle w:val="Body"/>
        <w:jc w:val="center"/>
      </w:pPr>
      <w:r w:rsidRPr="004B0948">
        <w:rPr>
          <w:b/>
          <w:bCs/>
        </w:rPr>
        <w:t>SCHEDULE 8.5</w:t>
      </w:r>
    </w:p>
    <w:p w14:paraId="1786B90A" w14:textId="77777777" w:rsidR="00AC7E09" w:rsidRDefault="00AC7E09" w:rsidP="00AC7E09">
      <w:pPr>
        <w:pStyle w:val="Body"/>
        <w:jc w:val="center"/>
        <w:rPr>
          <w:b/>
          <w:bCs/>
        </w:rPr>
      </w:pPr>
    </w:p>
    <w:p w14:paraId="26757526" w14:textId="77777777" w:rsidR="00B639A4" w:rsidRPr="00AC7E09" w:rsidRDefault="00AC7E09" w:rsidP="00AC7E09">
      <w:pPr>
        <w:pStyle w:val="Body"/>
        <w:jc w:val="center"/>
      </w:pPr>
      <w:r w:rsidRPr="004B0948">
        <w:rPr>
          <w:b/>
          <w:bCs/>
        </w:rPr>
        <w:t>EXIT MANAGEMENT</w:t>
      </w:r>
    </w:p>
    <w:p w14:paraId="031BF558" w14:textId="77777777" w:rsidR="00B639A4" w:rsidRPr="00AC7E09" w:rsidRDefault="00B639A4" w:rsidP="00AC7E09">
      <w:pPr>
        <w:pStyle w:val="Body"/>
      </w:pPr>
    </w:p>
    <w:p w14:paraId="629FEFD5" w14:textId="77777777" w:rsidR="00AC7E09" w:rsidRDefault="00AC7E09">
      <w:pPr>
        <w:jc w:val="left"/>
        <w:rPr>
          <w:b/>
          <w:bCs/>
        </w:rPr>
      </w:pPr>
      <w:r>
        <w:rPr>
          <w:b/>
          <w:bCs/>
        </w:rPr>
        <w:br w:type="page"/>
      </w:r>
    </w:p>
    <w:p w14:paraId="2CC0A76F" w14:textId="77777777" w:rsidR="00B639A4" w:rsidRPr="00AC7E09" w:rsidRDefault="00AC7E09" w:rsidP="00AC7E09">
      <w:pPr>
        <w:pStyle w:val="Body"/>
        <w:jc w:val="center"/>
      </w:pPr>
      <w:r w:rsidRPr="004B0948">
        <w:rPr>
          <w:b/>
          <w:bCs/>
        </w:rPr>
        <w:lastRenderedPageBreak/>
        <w:t>Exit Management</w:t>
      </w:r>
    </w:p>
    <w:p w14:paraId="75E40AC3" w14:textId="77777777" w:rsidR="00B639A4" w:rsidRPr="00AC7E09" w:rsidRDefault="00B639A4" w:rsidP="00B639A4">
      <w:pPr>
        <w:pStyle w:val="Level1"/>
        <w:numPr>
          <w:ilvl w:val="0"/>
          <w:numId w:val="13"/>
        </w:numPr>
        <w:rPr>
          <w:caps/>
        </w:rPr>
      </w:pPr>
      <w:r w:rsidRPr="00AC7E09">
        <w:rPr>
          <w:b/>
          <w:bCs/>
          <w:caps/>
        </w:rPr>
        <w:t>Definitions</w:t>
      </w:r>
    </w:p>
    <w:p w14:paraId="487DD8F2" w14:textId="77777777" w:rsidR="00B639A4" w:rsidRDefault="00B639A4" w:rsidP="00B639A4">
      <w:pPr>
        <w:pStyle w:val="Body2"/>
      </w:pPr>
      <w:r>
        <w:t>In this Schedule, the following definitions shall apply:</w:t>
      </w:r>
    </w:p>
    <w:tbl>
      <w:tblPr>
        <w:tblW w:w="8334" w:type="dxa"/>
        <w:tblInd w:w="850" w:type="dxa"/>
        <w:tblLayout w:type="fixed"/>
        <w:tblCellMar>
          <w:left w:w="56" w:type="dxa"/>
          <w:right w:w="56" w:type="dxa"/>
        </w:tblCellMar>
        <w:tblLook w:val="0000" w:firstRow="0" w:lastRow="0" w:firstColumn="0" w:lastColumn="0" w:noHBand="0" w:noVBand="0"/>
      </w:tblPr>
      <w:tblGrid>
        <w:gridCol w:w="3402"/>
        <w:gridCol w:w="4932"/>
      </w:tblGrid>
      <w:tr w:rsidR="00837285" w14:paraId="33C1BF07" w14:textId="77777777" w:rsidTr="00A65918">
        <w:tc>
          <w:tcPr>
            <w:tcW w:w="3402" w:type="dxa"/>
            <w:shd w:val="clear" w:color="auto" w:fill="auto"/>
          </w:tcPr>
          <w:p w14:paraId="1EF88A5E" w14:textId="77777777" w:rsidR="00837285" w:rsidRPr="00E812FE" w:rsidRDefault="00837285" w:rsidP="00837285">
            <w:pPr>
              <w:pStyle w:val="Body"/>
              <w:jc w:val="left"/>
              <w:rPr>
                <w:b/>
              </w:rPr>
            </w:pPr>
            <w:r w:rsidRPr="007D01DF">
              <w:rPr>
                <w:b/>
                <w:bCs/>
              </w:rPr>
              <w:t>“Application Programming Interface” or “API”</w:t>
            </w:r>
          </w:p>
        </w:tc>
        <w:tc>
          <w:tcPr>
            <w:tcW w:w="4932" w:type="dxa"/>
            <w:shd w:val="clear" w:color="auto" w:fill="auto"/>
          </w:tcPr>
          <w:p w14:paraId="3FE0F271" w14:textId="77777777" w:rsidR="00837285" w:rsidRPr="00E812FE" w:rsidRDefault="00E812FE" w:rsidP="00837285">
            <w:pPr>
              <w:pStyle w:val="Body"/>
            </w:pPr>
            <w:r>
              <w:t>m</w:t>
            </w:r>
            <w:r w:rsidR="00837285" w:rsidRPr="007D01DF">
              <w:t xml:space="preserve">eans a piece of software that facilitates access to the </w:t>
            </w:r>
            <w:r w:rsidR="00837285" w:rsidRPr="00E812FE">
              <w:t>Service Provider</w:t>
            </w:r>
            <w:r w:rsidR="00837285" w:rsidRPr="007D01DF">
              <w:t xml:space="preserve">’s application(s) to provide access to business functionality and/or </w:t>
            </w:r>
            <w:r>
              <w:t>Customer</w:t>
            </w:r>
            <w:r w:rsidR="00837285" w:rsidRPr="007D01DF">
              <w:t xml:space="preserve"> Data to support any relevant Termination Services which conforms to the Government Digital Service API technical and data standards set online at: https://www.gov.uk/guidance/gds-api-technical-and-data-standards</w:t>
            </w:r>
            <w:r w:rsidR="00E430AF">
              <w:t>;</w:t>
            </w:r>
          </w:p>
        </w:tc>
      </w:tr>
      <w:tr w:rsidR="00B639A4" w14:paraId="1EAC5989" w14:textId="77777777" w:rsidTr="00A65918">
        <w:tc>
          <w:tcPr>
            <w:tcW w:w="3402" w:type="dxa"/>
            <w:shd w:val="clear" w:color="auto" w:fill="auto"/>
          </w:tcPr>
          <w:p w14:paraId="2ACA518D" w14:textId="77777777" w:rsidR="00B639A4" w:rsidRPr="004B0948" w:rsidRDefault="00B639A4" w:rsidP="00A65918">
            <w:pPr>
              <w:pStyle w:val="Body"/>
              <w:jc w:val="left"/>
              <w:rPr>
                <w:b/>
              </w:rPr>
            </w:pPr>
            <w:r>
              <w:rPr>
                <w:b/>
              </w:rPr>
              <w:t>“Emergency Exit”</w:t>
            </w:r>
          </w:p>
        </w:tc>
        <w:tc>
          <w:tcPr>
            <w:tcW w:w="4932" w:type="dxa"/>
            <w:shd w:val="clear" w:color="auto" w:fill="auto"/>
          </w:tcPr>
          <w:p w14:paraId="2EA7582E" w14:textId="77777777" w:rsidR="00B639A4" w:rsidRDefault="00B639A4" w:rsidP="00A65918">
            <w:pPr>
              <w:pStyle w:val="Body"/>
            </w:pPr>
            <w:r>
              <w:t>any termination of this Agreement which is a:</w:t>
            </w:r>
          </w:p>
          <w:p w14:paraId="64EE9AE6" w14:textId="0013AA7E" w:rsidR="00B639A4" w:rsidRPr="008A25DD" w:rsidRDefault="00B639A4" w:rsidP="008A25DD">
            <w:pPr>
              <w:pStyle w:val="aDefinition"/>
            </w:pPr>
            <w:r>
              <w:t>termination of the whole or part of this Agreement in accordance with clause </w:t>
            </w:r>
            <w:r w:rsidR="005C3027">
              <w:t>41</w:t>
            </w:r>
            <w:r>
              <w:t xml:space="preserve"> (</w:t>
            </w:r>
            <w:r w:rsidRPr="00AC71F3">
              <w:t>Termination Rights</w:t>
            </w:r>
            <w:r>
              <w:t>), except where the period of notice given under that clause is greater than or equal to six</w:t>
            </w:r>
            <w:r w:rsidR="00852C3A">
              <w:t xml:space="preserve"> (6)</w:t>
            </w:r>
            <w:r>
              <w:t xml:space="preserve"> months;</w:t>
            </w:r>
          </w:p>
          <w:p w14:paraId="30B9609E" w14:textId="14A92898" w:rsidR="00B639A4" w:rsidRPr="008A25DD" w:rsidRDefault="00B639A4" w:rsidP="008A25DD">
            <w:pPr>
              <w:pStyle w:val="aDefinition"/>
            </w:pPr>
            <w:r>
              <w:t>termination of the provision of the Services for any reason prior to the expiry of any period of notice of termination served pursuant to clause </w:t>
            </w:r>
            <w:r w:rsidR="005C3027">
              <w:t>41</w:t>
            </w:r>
            <w:r>
              <w:t xml:space="preserve"> (</w:t>
            </w:r>
            <w:r w:rsidRPr="00AC71F3">
              <w:t>Termination Rights</w:t>
            </w:r>
            <w:r>
              <w:t>); or</w:t>
            </w:r>
          </w:p>
          <w:p w14:paraId="52BC58ED" w14:textId="77777777" w:rsidR="00B639A4" w:rsidRPr="008A25DD" w:rsidRDefault="00B639A4" w:rsidP="008A25DD">
            <w:pPr>
              <w:pStyle w:val="aDefinition"/>
            </w:pPr>
            <w:r>
              <w:t>wrongful termination or repudiation of this Agreement by either Party</w:t>
            </w:r>
            <w:r w:rsidR="00AC71F3">
              <w:t>;</w:t>
            </w:r>
          </w:p>
        </w:tc>
      </w:tr>
      <w:tr w:rsidR="00B639A4" w14:paraId="45CD7305" w14:textId="77777777" w:rsidTr="00A65918">
        <w:tc>
          <w:tcPr>
            <w:tcW w:w="3402" w:type="dxa"/>
            <w:shd w:val="clear" w:color="auto" w:fill="auto"/>
          </w:tcPr>
          <w:p w14:paraId="54F3A3A7" w14:textId="77777777" w:rsidR="00B639A4" w:rsidRDefault="00B639A4" w:rsidP="00A65918">
            <w:pPr>
              <w:pStyle w:val="Body"/>
              <w:jc w:val="left"/>
              <w:rPr>
                <w:b/>
              </w:rPr>
            </w:pPr>
            <w:r>
              <w:rPr>
                <w:b/>
              </w:rPr>
              <w:t>“Exit Information”</w:t>
            </w:r>
          </w:p>
        </w:tc>
        <w:tc>
          <w:tcPr>
            <w:tcW w:w="4932" w:type="dxa"/>
            <w:shd w:val="clear" w:color="auto" w:fill="auto"/>
          </w:tcPr>
          <w:p w14:paraId="21DA1111" w14:textId="163BC275" w:rsidR="00B639A4" w:rsidRDefault="00B639A4" w:rsidP="00852C3A">
            <w:pPr>
              <w:pStyle w:val="Body"/>
            </w:pPr>
            <w:r>
              <w:t>has the meaning given in paragraph</w:t>
            </w:r>
            <w:r w:rsidR="00AC71F3">
              <w:t xml:space="preserve"> </w:t>
            </w:r>
            <w:r w:rsidR="00565259">
              <w:fldChar w:fldCharType="begin"/>
            </w:r>
            <w:r w:rsidR="00852C3A">
              <w:instrText xml:space="preserve"> REF _Ref384116520 \r \h </w:instrText>
            </w:r>
            <w:r w:rsidR="00565259">
              <w:fldChar w:fldCharType="separate"/>
            </w:r>
            <w:r w:rsidR="000F6B7C">
              <w:rPr>
                <w:rFonts w:hint="eastAsia"/>
                <w:cs/>
              </w:rPr>
              <w:t>‎</w:t>
            </w:r>
            <w:r w:rsidR="000F6B7C">
              <w:t>3.1</w:t>
            </w:r>
            <w:r w:rsidR="00565259">
              <w:fldChar w:fldCharType="end"/>
            </w:r>
            <w:r w:rsidR="00AC71F3">
              <w:t xml:space="preserve"> of Schedule 8.5 (Exit Management);</w:t>
            </w:r>
          </w:p>
        </w:tc>
      </w:tr>
      <w:tr w:rsidR="00B639A4" w14:paraId="2A0E7440" w14:textId="77777777" w:rsidTr="00A65918">
        <w:tc>
          <w:tcPr>
            <w:tcW w:w="3402" w:type="dxa"/>
            <w:shd w:val="clear" w:color="auto" w:fill="auto"/>
          </w:tcPr>
          <w:p w14:paraId="75C26958" w14:textId="77777777" w:rsidR="00B639A4" w:rsidRDefault="00B639A4" w:rsidP="00A65918">
            <w:pPr>
              <w:pStyle w:val="Body"/>
              <w:jc w:val="left"/>
              <w:rPr>
                <w:b/>
              </w:rPr>
            </w:pPr>
            <w:r>
              <w:rPr>
                <w:b/>
              </w:rPr>
              <w:t>“Exit Manager”</w:t>
            </w:r>
          </w:p>
        </w:tc>
        <w:tc>
          <w:tcPr>
            <w:tcW w:w="4932" w:type="dxa"/>
            <w:shd w:val="clear" w:color="auto" w:fill="auto"/>
          </w:tcPr>
          <w:p w14:paraId="3E504FB4" w14:textId="3DE39081" w:rsidR="00B639A4" w:rsidRDefault="00B639A4" w:rsidP="00852C3A">
            <w:pPr>
              <w:pStyle w:val="Body"/>
            </w:pPr>
            <w:r>
              <w:t>the person appointed by each Party pursuant to paragraph</w:t>
            </w:r>
            <w:r w:rsidR="00AC71F3">
              <w:t xml:space="preserve"> </w:t>
            </w:r>
            <w:r w:rsidR="00565259">
              <w:fldChar w:fldCharType="begin"/>
            </w:r>
            <w:r w:rsidR="00852C3A">
              <w:instrText xml:space="preserve"> REF _Ref384116525 \r \h </w:instrText>
            </w:r>
            <w:r w:rsidR="00565259">
              <w:fldChar w:fldCharType="separate"/>
            </w:r>
            <w:r w:rsidR="000F6B7C">
              <w:rPr>
                <w:rFonts w:hint="eastAsia"/>
                <w:cs/>
              </w:rPr>
              <w:t>‎</w:t>
            </w:r>
            <w:r w:rsidR="000F6B7C">
              <w:t>2.3</w:t>
            </w:r>
            <w:r w:rsidR="00565259">
              <w:fldChar w:fldCharType="end"/>
            </w:r>
            <w:r>
              <w:t xml:space="preserve"> </w:t>
            </w:r>
            <w:r w:rsidR="00AC71F3">
              <w:t xml:space="preserve">of Schedule 8.5 (Exit Management) </w:t>
            </w:r>
            <w:r>
              <w:t xml:space="preserve">for managing the Parties’ respective obligations under </w:t>
            </w:r>
            <w:r w:rsidR="00AC71F3">
              <w:t>Schedule 8.5 (Exit Management);</w:t>
            </w:r>
          </w:p>
        </w:tc>
      </w:tr>
      <w:tr w:rsidR="00B639A4" w14:paraId="5069C216" w14:textId="77777777" w:rsidTr="00A65918">
        <w:tc>
          <w:tcPr>
            <w:tcW w:w="3402" w:type="dxa"/>
            <w:shd w:val="clear" w:color="auto" w:fill="auto"/>
          </w:tcPr>
          <w:p w14:paraId="078E7626" w14:textId="77777777" w:rsidR="00B639A4" w:rsidRDefault="00B639A4" w:rsidP="00A65918">
            <w:pPr>
              <w:pStyle w:val="Body"/>
              <w:jc w:val="left"/>
              <w:rPr>
                <w:b/>
              </w:rPr>
            </w:pPr>
            <w:r>
              <w:rPr>
                <w:b/>
              </w:rPr>
              <w:t>“Net Book Value”</w:t>
            </w:r>
          </w:p>
        </w:tc>
        <w:tc>
          <w:tcPr>
            <w:tcW w:w="4932" w:type="dxa"/>
            <w:shd w:val="clear" w:color="auto" w:fill="auto"/>
          </w:tcPr>
          <w:p w14:paraId="7F573A6F" w14:textId="77777777" w:rsidR="00B639A4" w:rsidRDefault="00B639A4" w:rsidP="00A65918">
            <w:pPr>
              <w:pStyle w:val="Body"/>
            </w:pPr>
            <w:r>
              <w:t xml:space="preserve">the net book value of the relevant Asset(s) calculated in accordance with the depreciation policy of the </w:t>
            </w:r>
            <w:r w:rsidR="0085574D">
              <w:t>Service Provider</w:t>
            </w:r>
            <w:r>
              <w:t xml:space="preserve"> set out in the letter in the agreed form from the </w:t>
            </w:r>
            <w:r w:rsidR="0085574D">
              <w:t>Service Provider</w:t>
            </w:r>
            <w:r>
              <w:t xml:space="preserve"> to the </w:t>
            </w:r>
            <w:r w:rsidR="0022145F">
              <w:t>Customer</w:t>
            </w:r>
            <w:r>
              <w:t xml:space="preserve"> of the same date as this Agreement</w:t>
            </w:r>
            <w:r w:rsidR="00AC71F3">
              <w:t>;</w:t>
            </w:r>
          </w:p>
        </w:tc>
      </w:tr>
      <w:tr w:rsidR="00B639A4" w14:paraId="1ADA880E" w14:textId="77777777" w:rsidTr="00A65918">
        <w:tc>
          <w:tcPr>
            <w:tcW w:w="3402" w:type="dxa"/>
            <w:shd w:val="clear" w:color="auto" w:fill="auto"/>
          </w:tcPr>
          <w:p w14:paraId="0447B950" w14:textId="77777777" w:rsidR="00B639A4" w:rsidRDefault="00B639A4" w:rsidP="00A65918">
            <w:pPr>
              <w:pStyle w:val="Body"/>
              <w:jc w:val="left"/>
              <w:rPr>
                <w:b/>
              </w:rPr>
            </w:pPr>
            <w:r>
              <w:rPr>
                <w:b/>
              </w:rPr>
              <w:t>“Ordinary Exit”</w:t>
            </w:r>
          </w:p>
        </w:tc>
        <w:tc>
          <w:tcPr>
            <w:tcW w:w="4932" w:type="dxa"/>
            <w:shd w:val="clear" w:color="auto" w:fill="auto"/>
          </w:tcPr>
          <w:p w14:paraId="4E9CD414" w14:textId="77777777" w:rsidR="00B639A4" w:rsidRPr="00E812FE" w:rsidRDefault="00B639A4" w:rsidP="00A65918">
            <w:pPr>
              <w:pStyle w:val="Body"/>
            </w:pPr>
            <w:r>
              <w:t xml:space="preserve">any </w:t>
            </w:r>
            <w:r w:rsidRPr="00E812FE">
              <w:t xml:space="preserve">termination </w:t>
            </w:r>
            <w:r w:rsidR="00837285" w:rsidRPr="007D01DF">
              <w:t xml:space="preserve">of the whole or part </w:t>
            </w:r>
            <w:r w:rsidRPr="00E812FE">
              <w:t>of this Agreement which occurs:</w:t>
            </w:r>
          </w:p>
          <w:p w14:paraId="7180EEEF" w14:textId="3240544F" w:rsidR="00B639A4" w:rsidRPr="008A25DD" w:rsidRDefault="00B639A4" w:rsidP="008A25DD">
            <w:pPr>
              <w:pStyle w:val="aDefinition"/>
            </w:pPr>
            <w:r w:rsidRPr="00E812FE">
              <w:t>pursuant to clause </w:t>
            </w:r>
            <w:r w:rsidR="005C3027">
              <w:t>41</w:t>
            </w:r>
            <w:r w:rsidRPr="00E812FE">
              <w:t xml:space="preserve"> (Termination Rights) where the period of notice given by the Party serving</w:t>
            </w:r>
            <w:r>
              <w:t xml:space="preserve"> notice to terminate pursuant to such clause is greater than or equal to six </w:t>
            </w:r>
            <w:r w:rsidR="00852C3A">
              <w:t xml:space="preserve">(6) </w:t>
            </w:r>
            <w:r>
              <w:t>months; or</w:t>
            </w:r>
          </w:p>
          <w:p w14:paraId="7A5B47B3" w14:textId="77777777" w:rsidR="00B639A4" w:rsidRPr="008A25DD" w:rsidRDefault="00B639A4" w:rsidP="008A25DD">
            <w:pPr>
              <w:pStyle w:val="aDefinition"/>
            </w:pPr>
            <w:r>
              <w:t>as a result of the expiry of the initial Term or any Extension Period</w:t>
            </w:r>
            <w:r w:rsidR="00AC71F3">
              <w:t>;</w:t>
            </w:r>
          </w:p>
        </w:tc>
      </w:tr>
      <w:tr w:rsidR="00B639A4" w14:paraId="74BB189F" w14:textId="77777777" w:rsidTr="00A65918">
        <w:tc>
          <w:tcPr>
            <w:tcW w:w="3402" w:type="dxa"/>
            <w:shd w:val="clear" w:color="auto" w:fill="auto"/>
          </w:tcPr>
          <w:p w14:paraId="4CA23576" w14:textId="77777777" w:rsidR="00B639A4" w:rsidRDefault="00B639A4" w:rsidP="00A65918">
            <w:pPr>
              <w:pStyle w:val="Body"/>
              <w:jc w:val="left"/>
              <w:rPr>
                <w:b/>
              </w:rPr>
            </w:pPr>
            <w:r>
              <w:rPr>
                <w:b/>
              </w:rPr>
              <w:t>“Registers”</w:t>
            </w:r>
          </w:p>
        </w:tc>
        <w:tc>
          <w:tcPr>
            <w:tcW w:w="4932" w:type="dxa"/>
            <w:shd w:val="clear" w:color="auto" w:fill="auto"/>
          </w:tcPr>
          <w:p w14:paraId="05E9C870" w14:textId="2BB95BE5" w:rsidR="00565259" w:rsidRDefault="00B639A4">
            <w:pPr>
              <w:pStyle w:val="Body"/>
            </w:pPr>
            <w:r>
              <w:t xml:space="preserve">the </w:t>
            </w:r>
            <w:r w:rsidR="006068FD">
              <w:t>Detailed Asset R</w:t>
            </w:r>
            <w:r>
              <w:t xml:space="preserve">egister and </w:t>
            </w:r>
            <w:r w:rsidR="00396B13">
              <w:t xml:space="preserve">the </w:t>
            </w:r>
            <w:r>
              <w:t>configuration database referred to in paragraph</w:t>
            </w:r>
            <w:r w:rsidR="00AC71F3">
              <w:t xml:space="preserve"> </w:t>
            </w:r>
            <w:r>
              <w:t xml:space="preserve"> </w:t>
            </w:r>
            <w:r w:rsidR="00565259">
              <w:fldChar w:fldCharType="begin"/>
            </w:r>
            <w:r w:rsidR="00852C3A">
              <w:instrText xml:space="preserve"> REF _Ref384116592 \r \h </w:instrText>
            </w:r>
            <w:r w:rsidR="00565259">
              <w:fldChar w:fldCharType="separate"/>
            </w:r>
            <w:r w:rsidR="000F6B7C">
              <w:rPr>
                <w:rFonts w:hint="eastAsia"/>
                <w:cs/>
              </w:rPr>
              <w:t>‎</w:t>
            </w:r>
            <w:r w:rsidR="000F6B7C">
              <w:t>2.1.2</w:t>
            </w:r>
            <w:r w:rsidR="00565259">
              <w:fldChar w:fldCharType="end"/>
            </w:r>
            <w:r w:rsidR="00AC71F3">
              <w:t xml:space="preserve"> of Schedule 8.5 (Exit Management);</w:t>
            </w:r>
          </w:p>
        </w:tc>
      </w:tr>
      <w:tr w:rsidR="002D6BF6" w14:paraId="1CCB8132" w14:textId="77777777" w:rsidTr="00A65918">
        <w:tc>
          <w:tcPr>
            <w:tcW w:w="3402" w:type="dxa"/>
            <w:shd w:val="clear" w:color="auto" w:fill="auto"/>
          </w:tcPr>
          <w:p w14:paraId="48AC84D8" w14:textId="77777777" w:rsidR="002D6BF6" w:rsidRDefault="002D6BF6" w:rsidP="00A65918">
            <w:pPr>
              <w:pStyle w:val="Body"/>
              <w:jc w:val="left"/>
              <w:rPr>
                <w:b/>
              </w:rPr>
            </w:pPr>
            <w:r>
              <w:rPr>
                <w:b/>
              </w:rPr>
              <w:t>“Staff Rate”</w:t>
            </w:r>
          </w:p>
        </w:tc>
        <w:tc>
          <w:tcPr>
            <w:tcW w:w="4932" w:type="dxa"/>
            <w:shd w:val="clear" w:color="auto" w:fill="auto"/>
          </w:tcPr>
          <w:p w14:paraId="1D7140B1" w14:textId="77777777" w:rsidR="002D6BF6" w:rsidRDefault="002D6BF6" w:rsidP="00852C3A">
            <w:pPr>
              <w:pStyle w:val="Body"/>
            </w:pPr>
            <w:r>
              <w:t>has the meaning given to it in Schedule 7.1 (Charges and Invoicing);</w:t>
            </w:r>
          </w:p>
        </w:tc>
      </w:tr>
      <w:tr w:rsidR="00B639A4" w14:paraId="56D2188F" w14:textId="77777777" w:rsidTr="00A65918">
        <w:tc>
          <w:tcPr>
            <w:tcW w:w="3402" w:type="dxa"/>
            <w:shd w:val="clear" w:color="auto" w:fill="auto"/>
          </w:tcPr>
          <w:p w14:paraId="46282C29" w14:textId="77777777" w:rsidR="00B639A4" w:rsidRDefault="00B639A4" w:rsidP="00A65918">
            <w:pPr>
              <w:pStyle w:val="Body"/>
              <w:jc w:val="left"/>
              <w:rPr>
                <w:b/>
              </w:rPr>
            </w:pPr>
            <w:r>
              <w:rPr>
                <w:b/>
              </w:rPr>
              <w:t>“Transferable Assets”</w:t>
            </w:r>
          </w:p>
        </w:tc>
        <w:tc>
          <w:tcPr>
            <w:tcW w:w="4932" w:type="dxa"/>
            <w:shd w:val="clear" w:color="auto" w:fill="auto"/>
          </w:tcPr>
          <w:p w14:paraId="0E33084D" w14:textId="77777777" w:rsidR="00B639A4" w:rsidRDefault="00B639A4" w:rsidP="00A65918">
            <w:pPr>
              <w:pStyle w:val="Body"/>
            </w:pPr>
            <w:r>
              <w:t xml:space="preserve">those of the Exclusive Assets which are capable of legal transfer to the </w:t>
            </w:r>
            <w:r w:rsidR="0022145F">
              <w:t>Customer</w:t>
            </w:r>
            <w:r w:rsidR="00AC71F3">
              <w:t>;</w:t>
            </w:r>
          </w:p>
        </w:tc>
      </w:tr>
      <w:tr w:rsidR="00B639A4" w14:paraId="400CEBF9" w14:textId="77777777" w:rsidTr="00A65918">
        <w:tc>
          <w:tcPr>
            <w:tcW w:w="3402" w:type="dxa"/>
            <w:shd w:val="clear" w:color="auto" w:fill="auto"/>
          </w:tcPr>
          <w:p w14:paraId="550514B1" w14:textId="77777777" w:rsidR="00B639A4" w:rsidRDefault="00B639A4" w:rsidP="00A65918">
            <w:pPr>
              <w:pStyle w:val="Body"/>
              <w:jc w:val="left"/>
              <w:rPr>
                <w:b/>
              </w:rPr>
            </w:pPr>
            <w:r>
              <w:rPr>
                <w:b/>
              </w:rPr>
              <w:t>“Transferable Contracts”</w:t>
            </w:r>
          </w:p>
        </w:tc>
        <w:tc>
          <w:tcPr>
            <w:tcW w:w="4932" w:type="dxa"/>
            <w:shd w:val="clear" w:color="auto" w:fill="auto"/>
          </w:tcPr>
          <w:p w14:paraId="3EF7B5F9" w14:textId="77777777" w:rsidR="00B639A4" w:rsidRDefault="00B639A4" w:rsidP="00AC71F3">
            <w:pPr>
              <w:pStyle w:val="Body"/>
            </w:pPr>
            <w:r>
              <w:t>the Sub</w:t>
            </w:r>
            <w:r w:rsidR="00AC71F3">
              <w:t>-</w:t>
            </w:r>
            <w:r>
              <w:t xml:space="preserve">contracts, licences for </w:t>
            </w:r>
            <w:r w:rsidR="0085574D">
              <w:t>Service Provider</w:t>
            </w:r>
            <w:r>
              <w:t xml:space="preserve">’s Software, licences for Third Party Software or other agreements which are necessary to enable the </w:t>
            </w:r>
            <w:r w:rsidR="0022145F">
              <w:t>Customer</w:t>
            </w:r>
            <w:r>
              <w:t xml:space="preserve"> or any Replacement </w:t>
            </w:r>
            <w:r w:rsidR="0085574D">
              <w:t>Service Provider</w:t>
            </w:r>
            <w:r>
              <w:t xml:space="preserve"> to perform the Services or the Replacement Services, including in relation to licences all relevant Documentation</w:t>
            </w:r>
            <w:r w:rsidR="00AC71F3">
              <w:t>;</w:t>
            </w:r>
          </w:p>
        </w:tc>
      </w:tr>
      <w:tr w:rsidR="00B639A4" w14:paraId="4B9405E9" w14:textId="77777777" w:rsidTr="00A65918">
        <w:tc>
          <w:tcPr>
            <w:tcW w:w="3402" w:type="dxa"/>
            <w:shd w:val="clear" w:color="auto" w:fill="auto"/>
          </w:tcPr>
          <w:p w14:paraId="4AC5731E" w14:textId="77777777" w:rsidR="00B639A4" w:rsidRDefault="00B639A4" w:rsidP="00A65918">
            <w:pPr>
              <w:pStyle w:val="Body"/>
              <w:jc w:val="left"/>
              <w:rPr>
                <w:b/>
              </w:rPr>
            </w:pPr>
            <w:r>
              <w:rPr>
                <w:b/>
              </w:rPr>
              <w:t>“Transferring Contracts”</w:t>
            </w:r>
          </w:p>
        </w:tc>
        <w:tc>
          <w:tcPr>
            <w:tcW w:w="4932" w:type="dxa"/>
            <w:shd w:val="clear" w:color="auto" w:fill="auto"/>
          </w:tcPr>
          <w:p w14:paraId="13DE2091" w14:textId="4D604E89" w:rsidR="00B639A4" w:rsidRDefault="00B639A4" w:rsidP="00852C3A">
            <w:pPr>
              <w:pStyle w:val="Body"/>
            </w:pPr>
            <w:r>
              <w:t>has the meaning given in paragraph</w:t>
            </w:r>
            <w:r w:rsidR="00AC71F3">
              <w:t xml:space="preserve"> </w:t>
            </w:r>
            <w:r w:rsidR="00565259">
              <w:fldChar w:fldCharType="begin"/>
            </w:r>
            <w:r w:rsidR="00852C3A">
              <w:instrText xml:space="preserve"> REF _Ref384116605 \r \h </w:instrText>
            </w:r>
            <w:r w:rsidR="00565259">
              <w:fldChar w:fldCharType="separate"/>
            </w:r>
            <w:r w:rsidR="000F6B7C">
              <w:rPr>
                <w:rFonts w:hint="eastAsia"/>
                <w:cs/>
              </w:rPr>
              <w:t>‎</w:t>
            </w:r>
            <w:r w:rsidR="000F6B7C">
              <w:t>6.2.3</w:t>
            </w:r>
            <w:r w:rsidR="00565259">
              <w:fldChar w:fldCharType="end"/>
            </w:r>
            <w:r w:rsidR="00AC71F3">
              <w:t xml:space="preserve"> of Schedule 8.5 (Exit Management)</w:t>
            </w:r>
            <w:r>
              <w:t>.</w:t>
            </w:r>
          </w:p>
        </w:tc>
      </w:tr>
    </w:tbl>
    <w:p w14:paraId="08B38E12" w14:textId="77777777" w:rsidR="00B639A4" w:rsidRPr="00AC7E09" w:rsidRDefault="00B639A4" w:rsidP="00B639A4">
      <w:pPr>
        <w:pStyle w:val="Level1"/>
        <w:rPr>
          <w:b/>
          <w:bCs/>
        </w:rPr>
      </w:pPr>
      <w:r w:rsidRPr="00AC7E09">
        <w:rPr>
          <w:b/>
          <w:bCs/>
        </w:rPr>
        <w:t>OBLIGATIONS DURING THE TERM TO FACILITATE EXIT</w:t>
      </w:r>
    </w:p>
    <w:p w14:paraId="6B5DF485" w14:textId="64F85612" w:rsidR="00B639A4" w:rsidRDefault="00AE28AD" w:rsidP="00B639A4">
      <w:pPr>
        <w:pStyle w:val="Level2"/>
      </w:pPr>
      <w:r>
        <w:t>Without prejudice to Schedule 11 (Asset</w:t>
      </w:r>
      <w:r w:rsidR="00F61E35">
        <w:t>s</w:t>
      </w:r>
      <w:r>
        <w:t xml:space="preserve"> Register), d</w:t>
      </w:r>
      <w:r w:rsidR="00B639A4">
        <w:t xml:space="preserve">uring the Term, the </w:t>
      </w:r>
      <w:r w:rsidR="0085574D">
        <w:t>Service Provider</w:t>
      </w:r>
      <w:r w:rsidR="00B639A4">
        <w:t xml:space="preserve"> shall:</w:t>
      </w:r>
    </w:p>
    <w:p w14:paraId="0E7A8410" w14:textId="77777777" w:rsidR="00B639A4" w:rsidRDefault="00B639A4" w:rsidP="00B639A4">
      <w:pPr>
        <w:pStyle w:val="Level3"/>
      </w:pPr>
      <w:bookmarkStart w:id="1" w:name="_Ref384116587"/>
      <w:r>
        <w:t xml:space="preserve">create and maintain </w:t>
      </w:r>
      <w:r w:rsidR="00AE28AD">
        <w:t>the Detailed Asset</w:t>
      </w:r>
      <w:r>
        <w:t xml:space="preserve"> </w:t>
      </w:r>
      <w:r w:rsidR="00AE28AD">
        <w:t>R</w:t>
      </w:r>
      <w:r>
        <w:t>egister</w:t>
      </w:r>
      <w:r w:rsidR="00AE28AD">
        <w:t>, based upon and to include the information in the Outline Asset Register,</w:t>
      </w:r>
      <w:r>
        <w:t xml:space="preserve"> of all:</w:t>
      </w:r>
      <w:bookmarkEnd w:id="1"/>
    </w:p>
    <w:p w14:paraId="0D29031A" w14:textId="77777777" w:rsidR="00B639A4" w:rsidRDefault="00B639A4" w:rsidP="00B639A4">
      <w:pPr>
        <w:pStyle w:val="Level4"/>
      </w:pPr>
      <w:r>
        <w:t>Assets</w:t>
      </w:r>
      <w:r w:rsidR="003B3A2F">
        <w:t xml:space="preserve"> and Customer Assets</w:t>
      </w:r>
      <w:r>
        <w:t>, detailing their:</w:t>
      </w:r>
    </w:p>
    <w:p w14:paraId="7968B324" w14:textId="77777777" w:rsidR="00B639A4" w:rsidRDefault="00B639A4" w:rsidP="00B639A4">
      <w:pPr>
        <w:pStyle w:val="Level5"/>
      </w:pPr>
      <w:r>
        <w:t>make, model and asset number;</w:t>
      </w:r>
    </w:p>
    <w:p w14:paraId="40AD5CD8" w14:textId="77777777" w:rsidR="003B3A2F" w:rsidRDefault="003B3A2F" w:rsidP="00AC71F3">
      <w:pPr>
        <w:pStyle w:val="Level5"/>
      </w:pPr>
      <w:r>
        <w:t>Asset installation date;</w:t>
      </w:r>
    </w:p>
    <w:p w14:paraId="55CFB28B" w14:textId="77777777" w:rsidR="003B3A2F" w:rsidRDefault="003B3A2F" w:rsidP="00AC71F3">
      <w:pPr>
        <w:pStyle w:val="Level5"/>
      </w:pPr>
      <w:r>
        <w:t>Asset life expectanc</w:t>
      </w:r>
      <w:r w:rsidR="00396B13">
        <w:t>y</w:t>
      </w:r>
      <w:r>
        <w:t xml:space="preserve">; </w:t>
      </w:r>
    </w:p>
    <w:p w14:paraId="1C0163CD" w14:textId="77777777" w:rsidR="00B639A4" w:rsidRDefault="00B639A4" w:rsidP="00AC71F3">
      <w:pPr>
        <w:pStyle w:val="Level5"/>
      </w:pPr>
      <w:r>
        <w:t>ownership and status as either Exclusive Assets or Non</w:t>
      </w:r>
      <w:r w:rsidR="00AC71F3">
        <w:t>-</w:t>
      </w:r>
      <w:r>
        <w:t>Exclusive Assets;</w:t>
      </w:r>
    </w:p>
    <w:p w14:paraId="7C5E7920" w14:textId="77777777" w:rsidR="00B639A4" w:rsidRDefault="00B639A4" w:rsidP="00B639A4">
      <w:pPr>
        <w:pStyle w:val="Level5"/>
      </w:pPr>
      <w:r>
        <w:t>Net Book Value;</w:t>
      </w:r>
    </w:p>
    <w:p w14:paraId="4F59AFAB" w14:textId="77777777" w:rsidR="00B639A4" w:rsidRDefault="00B639A4" w:rsidP="00B639A4">
      <w:pPr>
        <w:pStyle w:val="Level5"/>
      </w:pPr>
      <w:r>
        <w:t>condition and physical location; and</w:t>
      </w:r>
    </w:p>
    <w:p w14:paraId="3EB51474" w14:textId="77777777" w:rsidR="00B639A4" w:rsidRDefault="00B639A4" w:rsidP="00B639A4">
      <w:pPr>
        <w:pStyle w:val="Level5"/>
      </w:pPr>
      <w:r>
        <w:t>use (including technical specifications); and</w:t>
      </w:r>
    </w:p>
    <w:p w14:paraId="43DE7E1B" w14:textId="77777777" w:rsidR="00B639A4" w:rsidRDefault="00B639A4" w:rsidP="00B639A4">
      <w:pPr>
        <w:pStyle w:val="Level4"/>
      </w:pPr>
      <w:r>
        <w:t>Sub-contracts and other relevant agreements (including relevant software licences, maintenance and support agreements and equipment rental and lease agreements</w:t>
      </w:r>
      <w:r w:rsidR="00396B13">
        <w:t xml:space="preserve"> and their applicable termination dates</w:t>
      </w:r>
      <w:r>
        <w:t>) required for the performance of the Services;</w:t>
      </w:r>
    </w:p>
    <w:p w14:paraId="4998B517" w14:textId="77777777" w:rsidR="00565259" w:rsidRDefault="00B639A4">
      <w:pPr>
        <w:pStyle w:val="Level3"/>
      </w:pPr>
      <w:bookmarkStart w:id="2" w:name="_Ref384116592"/>
      <w:r>
        <w:t xml:space="preserve">create and maintain a configuration database detailing the technical infrastructure and operating procedures through which the </w:t>
      </w:r>
      <w:r w:rsidR="0085574D">
        <w:t>Service Provider</w:t>
      </w:r>
      <w:r>
        <w:t xml:space="preserve"> provides the Services, which shall contain sufficient detail to permit the </w:t>
      </w:r>
      <w:r w:rsidR="0022145F">
        <w:t>Customer</w:t>
      </w:r>
      <w:r w:rsidR="00E1303E">
        <w:t>, the Customer Relationship Manager</w:t>
      </w:r>
      <w:r>
        <w:t xml:space="preserve"> and/or Replacement </w:t>
      </w:r>
      <w:r w:rsidR="0085574D">
        <w:t>Service Provider</w:t>
      </w:r>
      <w:r>
        <w:t xml:space="preserve"> to understand how the </w:t>
      </w:r>
      <w:r w:rsidR="0085574D">
        <w:t>Service Provider</w:t>
      </w:r>
      <w:r>
        <w:t xml:space="preserve"> provides the Services and to enable the smooth transition of the Services with the minimum of disruption;</w:t>
      </w:r>
      <w:bookmarkEnd w:id="2"/>
    </w:p>
    <w:p w14:paraId="026800B0" w14:textId="77777777" w:rsidR="00B639A4" w:rsidRPr="00852C3A" w:rsidRDefault="00B639A4" w:rsidP="00852C3A">
      <w:pPr>
        <w:pStyle w:val="Level3"/>
      </w:pPr>
      <w:r>
        <w:t xml:space="preserve">agree the format of the Registers with the </w:t>
      </w:r>
      <w:r w:rsidR="0022145F">
        <w:t>Customer</w:t>
      </w:r>
      <w:r>
        <w:t xml:space="preserve"> </w:t>
      </w:r>
      <w:r w:rsidR="00456354">
        <w:t xml:space="preserve">Relationship Manager </w:t>
      </w:r>
      <w:r>
        <w:t>as part of the process of agreeing the Exit Plan; and</w:t>
      </w:r>
    </w:p>
    <w:p w14:paraId="6AEEFE6E" w14:textId="77777777" w:rsidR="00B639A4" w:rsidRPr="00852C3A" w:rsidRDefault="00B639A4" w:rsidP="00852C3A">
      <w:pPr>
        <w:pStyle w:val="Level3"/>
      </w:pPr>
      <w:r>
        <w:t xml:space="preserve">at all times keep the Registers up to date, in particular in the event that Assets, </w:t>
      </w:r>
      <w:r w:rsidR="00326499">
        <w:t xml:space="preserve">Customer Assets, </w:t>
      </w:r>
      <w:r>
        <w:t>Sub-contracts or other relevant agreements are added to or removed from the Services.</w:t>
      </w:r>
    </w:p>
    <w:p w14:paraId="6DA3BF64" w14:textId="77777777" w:rsidR="00B639A4" w:rsidRDefault="00B639A4" w:rsidP="00B639A4">
      <w:pPr>
        <w:pStyle w:val="Level2"/>
      </w:pPr>
      <w:r>
        <w:t xml:space="preserve">The </w:t>
      </w:r>
      <w:r w:rsidR="0085574D">
        <w:t>Service Provider</w:t>
      </w:r>
      <w:r>
        <w:t xml:space="preserve"> shall procure that all Exclusive Assets listed in the Registers are clearly marked to identify that they are exclusively used for the provision of the Services under this Agreement.</w:t>
      </w:r>
    </w:p>
    <w:p w14:paraId="3DF252CB" w14:textId="77777777" w:rsidR="00B639A4" w:rsidRDefault="00B639A4" w:rsidP="00B639A4">
      <w:pPr>
        <w:pStyle w:val="Level2"/>
      </w:pPr>
      <w:bookmarkStart w:id="3" w:name="_Ref384116525"/>
      <w:r>
        <w:t xml:space="preserve">Each Party shall appoint a person for the purposes of managing the Parties' respective obligations under this Schedule and provide written notification of such appointment to the other Party within three </w:t>
      </w:r>
      <w:r w:rsidR="00852C3A">
        <w:t xml:space="preserve">(3) </w:t>
      </w:r>
      <w:r>
        <w:t xml:space="preserve">months of the Effective Date. </w:t>
      </w:r>
      <w:r w:rsidR="00AC71F3">
        <w:t xml:space="preserve"> </w:t>
      </w:r>
      <w:r>
        <w:t xml:space="preserve">The </w:t>
      </w:r>
      <w:r w:rsidR="0085574D">
        <w:t>Service Provider</w:t>
      </w:r>
      <w:r>
        <w:t xml:space="preserve">'s Exit Manager shall be responsible for ensuring that the </w:t>
      </w:r>
      <w:r w:rsidR="0085574D">
        <w:t>Service Provider</w:t>
      </w:r>
      <w:r>
        <w:t xml:space="preserve"> and its employees, agents and Sub-contractors comply with this Schedule. </w:t>
      </w:r>
      <w:r w:rsidR="00AC71F3">
        <w:t xml:space="preserve"> </w:t>
      </w:r>
      <w:r>
        <w:t xml:space="preserve">The </w:t>
      </w:r>
      <w:r w:rsidR="0085574D">
        <w:t>Service Provider</w:t>
      </w:r>
      <w:r>
        <w:t xml:space="preserve"> shall ensure that its Exit Manager has the requisite</w:t>
      </w:r>
      <w:r w:rsidR="00456354">
        <w:t xml:space="preserve"> authority</w:t>
      </w:r>
      <w:r>
        <w:t xml:space="preserve"> to arrange and procure any resources of the </w:t>
      </w:r>
      <w:r w:rsidR="0085574D">
        <w:t>Service Provider</w:t>
      </w:r>
      <w:r>
        <w:t xml:space="preserve"> as are reasonably necessary to enable the </w:t>
      </w:r>
      <w:r w:rsidR="0085574D">
        <w:t>Service Provider</w:t>
      </w:r>
      <w:r>
        <w:t xml:space="preserve"> to comply with the requirements set out in this Schedule.</w:t>
      </w:r>
      <w:r w:rsidR="00AC71F3">
        <w:t xml:space="preserve"> </w:t>
      </w:r>
      <w:r>
        <w:t xml:space="preserve"> The Parties' Exit Managers will liaise with one another in relation to all issues relevant to the termination of this Agreement and all matters connected with this Schedule and each Party's compliance with it.</w:t>
      </w:r>
      <w:bookmarkEnd w:id="3"/>
    </w:p>
    <w:p w14:paraId="145F0C24" w14:textId="77777777" w:rsidR="00B639A4" w:rsidRPr="00AC7E09" w:rsidRDefault="00B639A4" w:rsidP="00B639A4">
      <w:pPr>
        <w:pStyle w:val="Level1"/>
        <w:rPr>
          <w:b/>
          <w:bCs/>
          <w:caps/>
        </w:rPr>
      </w:pPr>
      <w:r w:rsidRPr="00AC7E09">
        <w:rPr>
          <w:b/>
          <w:bCs/>
          <w:caps/>
        </w:rPr>
        <w:t>Obligations to assist on re-tendering of services</w:t>
      </w:r>
    </w:p>
    <w:p w14:paraId="1D61851E" w14:textId="38EDE444" w:rsidR="00B639A4" w:rsidRDefault="00B639A4" w:rsidP="00B639A4">
      <w:pPr>
        <w:pStyle w:val="Level2"/>
      </w:pPr>
      <w:bookmarkStart w:id="4" w:name="_Ref384116520"/>
      <w:r>
        <w:t xml:space="preserve">On reasonable notice at any point during the Term, the </w:t>
      </w:r>
      <w:r w:rsidR="0085574D">
        <w:t>Service Provider</w:t>
      </w:r>
      <w:r>
        <w:t xml:space="preserve"> shall provide to the </w:t>
      </w:r>
      <w:r w:rsidR="0022145F">
        <w:t>Customer</w:t>
      </w:r>
      <w:r>
        <w:t xml:space="preserve"> and/or its potential Replacement </w:t>
      </w:r>
      <w:r w:rsidR="0085574D">
        <w:t>Service Provider</w:t>
      </w:r>
      <w:r>
        <w:t xml:space="preserve">s (subject to the potential Replacement </w:t>
      </w:r>
      <w:r w:rsidR="0085574D">
        <w:t>Service Provider</w:t>
      </w:r>
      <w:r>
        <w:t>s entering into reas</w:t>
      </w:r>
      <w:r w:rsidR="00AC71F3">
        <w:t xml:space="preserve">onable written confidentiality </w:t>
      </w:r>
      <w:r>
        <w:t>undertakings</w:t>
      </w:r>
      <w:r w:rsidR="002D5C39">
        <w:t xml:space="preserve"> on terms that are broadly equivalent to the confidentiality obligations of the Service Provider pursuant to clause 2</w:t>
      </w:r>
      <w:r w:rsidR="005C3027">
        <w:t>9</w:t>
      </w:r>
      <w:r w:rsidR="002D5C39">
        <w:t xml:space="preserve"> (Confidentiality)</w:t>
      </w:r>
      <w:r>
        <w:t xml:space="preserve">), the following material and information in order to facilitate the preparation by the </w:t>
      </w:r>
      <w:r w:rsidR="0022145F">
        <w:t>Customer</w:t>
      </w:r>
      <w:r>
        <w:t xml:space="preserve"> of any invitation to tender and/or to facilitate any potential Replacement </w:t>
      </w:r>
      <w:r w:rsidR="0085574D">
        <w:t>Service Provider</w:t>
      </w:r>
      <w:r>
        <w:t>s undertaking due diligence:</w:t>
      </w:r>
      <w:bookmarkEnd w:id="4"/>
    </w:p>
    <w:p w14:paraId="413C80AD" w14:textId="77777777" w:rsidR="00B639A4" w:rsidRDefault="00B639A4" w:rsidP="00B639A4">
      <w:pPr>
        <w:pStyle w:val="Level3"/>
      </w:pPr>
      <w:r>
        <w:t>details of the Service(s);</w:t>
      </w:r>
    </w:p>
    <w:p w14:paraId="49215034" w14:textId="77777777" w:rsidR="00B639A4" w:rsidRDefault="00B639A4" w:rsidP="00B639A4">
      <w:pPr>
        <w:pStyle w:val="Level3"/>
      </w:pPr>
      <w:r>
        <w:t xml:space="preserve">a copy of the Registers, updated by the </w:t>
      </w:r>
      <w:r w:rsidR="0085574D">
        <w:t>Service Provider</w:t>
      </w:r>
      <w:r>
        <w:t xml:space="preserve"> up to the date of delivery of such Registers;</w:t>
      </w:r>
    </w:p>
    <w:p w14:paraId="1E0EAF30" w14:textId="77777777" w:rsidR="00B639A4" w:rsidRDefault="00B639A4" w:rsidP="00B639A4">
      <w:pPr>
        <w:pStyle w:val="Level3"/>
      </w:pPr>
      <w:r>
        <w:t xml:space="preserve">an inventory of </w:t>
      </w:r>
      <w:r w:rsidR="0022145F">
        <w:t>Customer</w:t>
      </w:r>
      <w:r>
        <w:t xml:space="preserve"> Data in the </w:t>
      </w:r>
      <w:r w:rsidR="0085574D">
        <w:t>Service Provider</w:t>
      </w:r>
      <w:r>
        <w:t>'s possession or control;</w:t>
      </w:r>
    </w:p>
    <w:p w14:paraId="3463852D" w14:textId="77777777" w:rsidR="00B639A4" w:rsidRPr="00E44C7B" w:rsidRDefault="00B639A4" w:rsidP="00B639A4">
      <w:pPr>
        <w:pStyle w:val="Level3"/>
      </w:pPr>
      <w:r>
        <w:t>details of any key terms of any third party contracts and licences, particularly as regards charges, termination, assignment and novation;</w:t>
      </w:r>
    </w:p>
    <w:p w14:paraId="68F8E6C9" w14:textId="77777777" w:rsidR="00B639A4" w:rsidRPr="00E44C7B" w:rsidRDefault="00B639A4" w:rsidP="00B639A4">
      <w:pPr>
        <w:pStyle w:val="Level3"/>
      </w:pPr>
      <w:r>
        <w:t>a list of on-going and/or threatened disputes in relation to the provision of the Services;</w:t>
      </w:r>
    </w:p>
    <w:p w14:paraId="2FBAAC40" w14:textId="77777777" w:rsidR="00B639A4" w:rsidRPr="00E44C7B" w:rsidRDefault="00B639A4" w:rsidP="00B639A4">
      <w:pPr>
        <w:pStyle w:val="Level3"/>
      </w:pPr>
      <w:r>
        <w:t xml:space="preserve">to the extent permitted by applicable Law, all information relating to Transferring </w:t>
      </w:r>
      <w:r w:rsidR="0085574D">
        <w:t>Service Provider</w:t>
      </w:r>
      <w:r>
        <w:t xml:space="preserve"> Employees required to be provided by the </w:t>
      </w:r>
      <w:r w:rsidR="0085574D">
        <w:t>Service Provider</w:t>
      </w:r>
      <w:r>
        <w:t xml:space="preserve"> under this Agreement; and</w:t>
      </w:r>
    </w:p>
    <w:p w14:paraId="0927C436" w14:textId="77777777" w:rsidR="00F61E35" w:rsidRDefault="00B639A4" w:rsidP="00B639A4">
      <w:pPr>
        <w:pStyle w:val="Level3"/>
      </w:pPr>
      <w:r>
        <w:t xml:space="preserve">such other material and information as the </w:t>
      </w:r>
      <w:r w:rsidR="0022145F">
        <w:t>Customer</w:t>
      </w:r>
      <w:r w:rsidR="00456354">
        <w:t xml:space="preserve"> Relationship Manager</w:t>
      </w:r>
      <w:r>
        <w:t xml:space="preserve"> shall require, </w:t>
      </w:r>
    </w:p>
    <w:p w14:paraId="276ED710" w14:textId="260AD8B1" w:rsidR="00B639A4" w:rsidRPr="00E44C7B" w:rsidRDefault="00B639A4" w:rsidP="00F61E35">
      <w:pPr>
        <w:pStyle w:val="Level3"/>
        <w:numPr>
          <w:ilvl w:val="0"/>
          <w:numId w:val="0"/>
        </w:numPr>
        <w:ind w:left="851"/>
      </w:pPr>
      <w:r>
        <w:t>(together, the “</w:t>
      </w:r>
      <w:r w:rsidRPr="00550D7B">
        <w:rPr>
          <w:b/>
          <w:bCs/>
        </w:rPr>
        <w:t>Exit Information</w:t>
      </w:r>
      <w:r>
        <w:t>”).</w:t>
      </w:r>
    </w:p>
    <w:p w14:paraId="623D430C" w14:textId="0DAF7A6C" w:rsidR="00B639A4" w:rsidRPr="00E44C7B" w:rsidRDefault="00B639A4" w:rsidP="00852C3A">
      <w:pPr>
        <w:pStyle w:val="Level2"/>
      </w:pPr>
      <w:bookmarkStart w:id="5" w:name="_Ref384116654"/>
      <w:r>
        <w:t xml:space="preserve">The </w:t>
      </w:r>
      <w:r w:rsidR="0085574D">
        <w:t>Service Provider</w:t>
      </w:r>
      <w:r>
        <w:t xml:space="preserve"> acknowledges that the </w:t>
      </w:r>
      <w:r w:rsidR="0022145F">
        <w:t>Customer</w:t>
      </w:r>
      <w:r>
        <w:t xml:space="preserve"> may disclose the </w:t>
      </w:r>
      <w:r w:rsidR="0085574D">
        <w:t>Service Provider</w:t>
      </w:r>
      <w:r>
        <w:t xml:space="preserve">'s Confidential Information to an actual or prospective Replacement </w:t>
      </w:r>
      <w:r w:rsidR="0085574D">
        <w:t>Service Provider</w:t>
      </w:r>
      <w:r>
        <w:t xml:space="preserve"> or any third party whom the </w:t>
      </w:r>
      <w:r w:rsidR="0022145F">
        <w:t>Customer</w:t>
      </w:r>
      <w:r>
        <w:t xml:space="preserve"> is considering engaging to the extent that such disclosure is necessary in connection with such engagement (except that the </w:t>
      </w:r>
      <w:r w:rsidR="0022145F">
        <w:t>Customer</w:t>
      </w:r>
      <w:r>
        <w:t xml:space="preserve"> may not under this paragraph </w:t>
      </w:r>
      <w:r w:rsidR="00565259">
        <w:fldChar w:fldCharType="begin"/>
      </w:r>
      <w:r w:rsidR="00852C3A">
        <w:instrText xml:space="preserve"> REF _Ref384116654 \r \h </w:instrText>
      </w:r>
      <w:r w:rsidR="00565259">
        <w:fldChar w:fldCharType="separate"/>
      </w:r>
      <w:r w:rsidR="000F6B7C">
        <w:rPr>
          <w:rFonts w:hint="eastAsia"/>
          <w:cs/>
        </w:rPr>
        <w:t>‎</w:t>
      </w:r>
      <w:r w:rsidR="000F6B7C">
        <w:t>3.2</w:t>
      </w:r>
      <w:r w:rsidR="00565259">
        <w:fldChar w:fldCharType="end"/>
      </w:r>
      <w:r>
        <w:t xml:space="preserve"> disclose any </w:t>
      </w:r>
      <w:r w:rsidR="0085574D">
        <w:t>Service Provider</w:t>
      </w:r>
      <w:r>
        <w:t xml:space="preserve">’s Confidential Information which is information relating to the </w:t>
      </w:r>
      <w:r w:rsidR="0085574D">
        <w:t>Service Provider</w:t>
      </w:r>
      <w:r>
        <w:t>’s or its Sub-contractors’ prices or costs).</w:t>
      </w:r>
      <w:bookmarkEnd w:id="5"/>
    </w:p>
    <w:p w14:paraId="63421313" w14:textId="77777777" w:rsidR="00B639A4" w:rsidRPr="00E44C7B" w:rsidRDefault="00B639A4" w:rsidP="00B639A4">
      <w:pPr>
        <w:pStyle w:val="Level2"/>
      </w:pPr>
      <w:r>
        <w:t xml:space="preserve">The </w:t>
      </w:r>
      <w:r w:rsidR="0085574D">
        <w:t>Service Provider</w:t>
      </w:r>
      <w:r>
        <w:t xml:space="preserve"> shall:</w:t>
      </w:r>
    </w:p>
    <w:p w14:paraId="78E2B96F" w14:textId="77777777" w:rsidR="00B639A4" w:rsidRPr="00E44C7B" w:rsidRDefault="00B639A4" w:rsidP="00B639A4">
      <w:pPr>
        <w:pStyle w:val="Level3"/>
      </w:pPr>
      <w:r>
        <w:t xml:space="preserve">notify the </w:t>
      </w:r>
      <w:r w:rsidR="0022145F">
        <w:t>Customer</w:t>
      </w:r>
      <w:r w:rsidR="00456354">
        <w:t xml:space="preserve"> Relationship Manager</w:t>
      </w:r>
      <w:r>
        <w:t xml:space="preserve"> within </w:t>
      </w:r>
      <w:r w:rsidR="00852C3A">
        <w:t>five (</w:t>
      </w:r>
      <w:r>
        <w:t>5</w:t>
      </w:r>
      <w:r w:rsidR="00852C3A">
        <w:t>)</w:t>
      </w:r>
      <w:r>
        <w:t xml:space="preserve"> Working Days of any material change to the Exit Information which may adversely impact upon the potential transfer and/or continuance of any Services and shall consult with the </w:t>
      </w:r>
      <w:r w:rsidR="0022145F">
        <w:t>Customer</w:t>
      </w:r>
      <w:r>
        <w:t xml:space="preserve"> </w:t>
      </w:r>
      <w:r w:rsidR="00456354">
        <w:t xml:space="preserve">Relationship Manager </w:t>
      </w:r>
      <w:r>
        <w:t>regarding such proposed material changes; and</w:t>
      </w:r>
    </w:p>
    <w:p w14:paraId="2CF0C8FE" w14:textId="77777777" w:rsidR="00B639A4" w:rsidRPr="00E44C7B" w:rsidRDefault="00B639A4" w:rsidP="00B639A4">
      <w:pPr>
        <w:pStyle w:val="Level3"/>
      </w:pPr>
      <w:r>
        <w:t xml:space="preserve">provide complete updates of the Exit Information on an as-requested basis as soon as reasonably practicable and in any event within </w:t>
      </w:r>
      <w:r w:rsidR="00852C3A">
        <w:t>ten (</w:t>
      </w:r>
      <w:r>
        <w:t>10</w:t>
      </w:r>
      <w:r w:rsidR="00852C3A">
        <w:t>)</w:t>
      </w:r>
      <w:r>
        <w:t xml:space="preserve"> Working Days of a request in writing from the </w:t>
      </w:r>
      <w:r w:rsidR="0022145F">
        <w:t>Customer</w:t>
      </w:r>
      <w:r w:rsidR="00456354">
        <w:t xml:space="preserve"> Relationship Manager</w:t>
      </w:r>
      <w:r>
        <w:t>.</w:t>
      </w:r>
    </w:p>
    <w:p w14:paraId="2C5B80E1" w14:textId="77777777" w:rsidR="00B639A4" w:rsidRPr="00E44C7B" w:rsidRDefault="00B639A4" w:rsidP="00B639A4">
      <w:pPr>
        <w:pStyle w:val="Level2"/>
      </w:pPr>
      <w:r>
        <w:t xml:space="preserve">The </w:t>
      </w:r>
      <w:r w:rsidR="0085574D">
        <w:t>Service Provider</w:t>
      </w:r>
      <w:r>
        <w:t xml:space="preserve"> may charge the </w:t>
      </w:r>
      <w:r w:rsidR="0022145F">
        <w:t>Customer</w:t>
      </w:r>
      <w:r>
        <w:t xml:space="preserve"> for its reasonable additional costs to the extent the </w:t>
      </w:r>
      <w:r w:rsidR="0022145F">
        <w:t>Customer</w:t>
      </w:r>
      <w:r>
        <w:t xml:space="preserve"> </w:t>
      </w:r>
      <w:r w:rsidR="00456354">
        <w:t xml:space="preserve">Relationship Manager </w:t>
      </w:r>
      <w:r>
        <w:t xml:space="preserve">requests more than </w:t>
      </w:r>
      <w:r w:rsidR="00852C3A">
        <w:t>four (</w:t>
      </w:r>
      <w:r>
        <w:t>4</w:t>
      </w:r>
      <w:r w:rsidR="00852C3A">
        <w:t>)</w:t>
      </w:r>
      <w:r>
        <w:t xml:space="preserve"> updates in any </w:t>
      </w:r>
      <w:r w:rsidR="00852C3A">
        <w:t>six (</w:t>
      </w:r>
      <w:r>
        <w:t>6</w:t>
      </w:r>
      <w:r w:rsidR="00852C3A">
        <w:t>)</w:t>
      </w:r>
      <w:r>
        <w:t xml:space="preserve"> month period.</w:t>
      </w:r>
      <w:r w:rsidR="005F0856">
        <w:t xml:space="preserve">  The Service Provider shall use the appropriate Staff Rate for the Service Provider</w:t>
      </w:r>
      <w:r w:rsidR="002D6BF6">
        <w:t xml:space="preserve"> Personnel as set out in Schedule 7.1 (Charges and Invoicing) </w:t>
      </w:r>
      <w:r w:rsidR="005F0856">
        <w:t>in the calculation of any reasonable additional cost.</w:t>
      </w:r>
    </w:p>
    <w:p w14:paraId="4D6C11F4" w14:textId="77777777" w:rsidR="00B639A4" w:rsidRDefault="00B639A4" w:rsidP="00B639A4">
      <w:pPr>
        <w:pStyle w:val="Level2"/>
      </w:pPr>
      <w:r>
        <w:t xml:space="preserve">The Exit Information shall be accurate and complete in all material respects and the level of detail to be provided by the </w:t>
      </w:r>
      <w:r w:rsidR="0085574D">
        <w:t>Service Provider</w:t>
      </w:r>
      <w:r>
        <w:t xml:space="preserve"> shall be such as would be reasonably necessary to enable a third party to:</w:t>
      </w:r>
    </w:p>
    <w:p w14:paraId="45F98BCA" w14:textId="77777777" w:rsidR="00B639A4" w:rsidRDefault="00B639A4" w:rsidP="00B639A4">
      <w:pPr>
        <w:pStyle w:val="Level3"/>
      </w:pPr>
      <w:r>
        <w:t>prepare an informed offer for those Services; and</w:t>
      </w:r>
    </w:p>
    <w:p w14:paraId="1174AF89" w14:textId="77777777" w:rsidR="00B639A4" w:rsidRDefault="00B639A4" w:rsidP="00B639A4">
      <w:pPr>
        <w:pStyle w:val="Level3"/>
      </w:pPr>
      <w:r>
        <w:t xml:space="preserve">not be disadvantaged in any subsequent procurement process compared to the </w:t>
      </w:r>
      <w:r w:rsidR="0085574D">
        <w:t>Service Provider</w:t>
      </w:r>
      <w:r>
        <w:t xml:space="preserve"> (if the </w:t>
      </w:r>
      <w:r w:rsidR="0085574D">
        <w:t>Service Provider</w:t>
      </w:r>
      <w:r>
        <w:t xml:space="preserve"> is invited to participate).</w:t>
      </w:r>
    </w:p>
    <w:p w14:paraId="447EC481" w14:textId="77777777" w:rsidR="00B639A4" w:rsidRPr="00AC7E09" w:rsidRDefault="00B639A4" w:rsidP="00B639A4">
      <w:pPr>
        <w:pStyle w:val="Level1"/>
        <w:rPr>
          <w:b/>
          <w:bCs/>
          <w:caps/>
        </w:rPr>
      </w:pPr>
      <w:r w:rsidRPr="00AC7E09">
        <w:rPr>
          <w:b/>
          <w:bCs/>
          <w:caps/>
        </w:rPr>
        <w:t>Exit plan</w:t>
      </w:r>
    </w:p>
    <w:p w14:paraId="4E45695F" w14:textId="77777777" w:rsidR="00B639A4" w:rsidRPr="00542802" w:rsidRDefault="00B639A4" w:rsidP="00B639A4">
      <w:pPr>
        <w:pStyle w:val="Level2"/>
      </w:pPr>
      <w:r>
        <w:t xml:space="preserve">The </w:t>
      </w:r>
      <w:r w:rsidR="0085574D">
        <w:t>Service Provider</w:t>
      </w:r>
      <w:r>
        <w:t xml:space="preserve"> shall, within </w:t>
      </w:r>
      <w:r w:rsidR="00852C3A">
        <w:t>three (</w:t>
      </w:r>
      <w:r>
        <w:t>3</w:t>
      </w:r>
      <w:r w:rsidR="00852C3A">
        <w:t>)</w:t>
      </w:r>
      <w:r>
        <w:t xml:space="preserve"> months after the Effective Date, deliver to the </w:t>
      </w:r>
      <w:r w:rsidR="0022145F">
        <w:t>Customer</w:t>
      </w:r>
      <w:r>
        <w:t xml:space="preserve"> </w:t>
      </w:r>
      <w:r w:rsidR="00456354">
        <w:t xml:space="preserve">Relationship Manager </w:t>
      </w:r>
      <w:r>
        <w:t>an Exit Plan which:</w:t>
      </w:r>
    </w:p>
    <w:p w14:paraId="57E8398D" w14:textId="77777777" w:rsidR="00B639A4" w:rsidRPr="00542802" w:rsidRDefault="00B639A4" w:rsidP="00B639A4">
      <w:pPr>
        <w:pStyle w:val="Level3"/>
      </w:pPr>
      <w:r>
        <w:t xml:space="preserve">sets out the </w:t>
      </w:r>
      <w:r w:rsidR="0085574D">
        <w:t>Service Provider</w:t>
      </w:r>
      <w:r>
        <w:t xml:space="preserve">'s proposed methodology for achieving an orderly transition of the </w:t>
      </w:r>
      <w:r w:rsidR="00837285">
        <w:t xml:space="preserve">relevant </w:t>
      </w:r>
      <w:r>
        <w:t xml:space="preserve">Services from the </w:t>
      </w:r>
      <w:r w:rsidR="0085574D">
        <w:t>Service Provider</w:t>
      </w:r>
      <w:r>
        <w:t xml:space="preserve"> to the </w:t>
      </w:r>
      <w:r w:rsidR="0022145F">
        <w:t>Customer</w:t>
      </w:r>
      <w:r>
        <w:t xml:space="preserve"> and/or its Replacement </w:t>
      </w:r>
      <w:r w:rsidR="0085574D">
        <w:t>Service Provider</w:t>
      </w:r>
      <w:r>
        <w:t xml:space="preserve"> on </w:t>
      </w:r>
      <w:r w:rsidR="00837285">
        <w:t xml:space="preserve">Partial Termination, </w:t>
      </w:r>
      <w:r>
        <w:t xml:space="preserve"> expiry or termination of this Agreement;</w:t>
      </w:r>
    </w:p>
    <w:p w14:paraId="02F4C07A" w14:textId="2E9F5757" w:rsidR="00B639A4" w:rsidRPr="00542802" w:rsidRDefault="00B639A4" w:rsidP="00852C3A">
      <w:pPr>
        <w:pStyle w:val="Level3"/>
      </w:pPr>
      <w:r>
        <w:t xml:space="preserve">complies with the requirements set out in paragraph </w:t>
      </w:r>
      <w:r w:rsidR="00565259">
        <w:fldChar w:fldCharType="begin"/>
      </w:r>
      <w:r w:rsidR="00852C3A">
        <w:instrText xml:space="preserve"> REF _Ref384116756 \r \h </w:instrText>
      </w:r>
      <w:r w:rsidR="00565259">
        <w:fldChar w:fldCharType="separate"/>
      </w:r>
      <w:r w:rsidR="000F6B7C">
        <w:rPr>
          <w:rFonts w:hint="eastAsia"/>
          <w:cs/>
        </w:rPr>
        <w:t>‎</w:t>
      </w:r>
      <w:r w:rsidR="000F6B7C">
        <w:t>4.2</w:t>
      </w:r>
      <w:r w:rsidR="00565259">
        <w:fldChar w:fldCharType="end"/>
      </w:r>
      <w:r>
        <w:t>; and</w:t>
      </w:r>
    </w:p>
    <w:p w14:paraId="0288AB2B" w14:textId="77777777" w:rsidR="00B639A4" w:rsidRPr="00542802" w:rsidRDefault="00B639A4" w:rsidP="00B639A4">
      <w:pPr>
        <w:pStyle w:val="Level3"/>
      </w:pPr>
      <w:r>
        <w:t xml:space="preserve">is otherwise reasonably satisfactory to the </w:t>
      </w:r>
      <w:r w:rsidR="0022145F">
        <w:t>Customer</w:t>
      </w:r>
      <w:r w:rsidR="00456354">
        <w:t xml:space="preserve"> Relationship Manager</w:t>
      </w:r>
      <w:r>
        <w:t>.</w:t>
      </w:r>
    </w:p>
    <w:p w14:paraId="501B2F7E" w14:textId="77777777" w:rsidR="00B639A4" w:rsidRPr="00542802" w:rsidRDefault="00B639A4" w:rsidP="00B639A4">
      <w:pPr>
        <w:pStyle w:val="Level2"/>
      </w:pPr>
      <w:bookmarkStart w:id="6" w:name="_Ref384116756"/>
      <w:r>
        <w:t xml:space="preserve">The Parties shall use reasonable endeavours to agree the contents of the Exit Plan.  If the Parties are unable to agree the contents of the Exit Plan within </w:t>
      </w:r>
      <w:r w:rsidR="00852C3A">
        <w:t>twenty (</w:t>
      </w:r>
      <w:r>
        <w:t>20</w:t>
      </w:r>
      <w:r w:rsidR="00852C3A">
        <w:t>)</w:t>
      </w:r>
      <w:r>
        <w:t xml:space="preserve"> Working Days of its submission, then such Dispute shall be resolved in accordance with the Dispute Resolution Procedure.</w:t>
      </w:r>
      <w:bookmarkEnd w:id="6"/>
    </w:p>
    <w:p w14:paraId="3DF9DF51" w14:textId="77777777" w:rsidR="00B639A4" w:rsidRPr="00542802" w:rsidRDefault="00B639A4" w:rsidP="00B639A4">
      <w:pPr>
        <w:pStyle w:val="Level2"/>
      </w:pPr>
      <w:r>
        <w:t>The Exit Plan shall set out, as a minimum:</w:t>
      </w:r>
    </w:p>
    <w:p w14:paraId="35F903DD" w14:textId="77777777" w:rsidR="00B639A4" w:rsidRPr="00542802" w:rsidRDefault="00B639A4" w:rsidP="00B639A4">
      <w:pPr>
        <w:pStyle w:val="Level3"/>
      </w:pPr>
      <w:r>
        <w:t>how the Exit Information is obtained;</w:t>
      </w:r>
    </w:p>
    <w:p w14:paraId="2D15FC2B" w14:textId="77777777" w:rsidR="00B639A4" w:rsidRDefault="00B639A4" w:rsidP="00B639A4">
      <w:pPr>
        <w:pStyle w:val="Level3"/>
      </w:pPr>
      <w:r>
        <w:t xml:space="preserve">separate mechanisms for dealing with Ordinary Exit and Emergency Exit, the provisions relating to Emergency Exit being prepared on the assumption that the </w:t>
      </w:r>
      <w:r w:rsidR="0085574D">
        <w:t>Service Provider</w:t>
      </w:r>
      <w:r>
        <w:t xml:space="preserve"> may be unable to provide the full level of assistance which is required by the provisions relating to Ordinary Exit, and in the case of Emergency Exit, provision for the supply by the </w:t>
      </w:r>
      <w:r w:rsidR="0085574D">
        <w:t>Service Provider</w:t>
      </w:r>
      <w:r>
        <w:t xml:space="preserve"> of all such reasonable assistance as the </w:t>
      </w:r>
      <w:r w:rsidR="0022145F">
        <w:t>Customer</w:t>
      </w:r>
      <w:r w:rsidR="007A6FD6">
        <w:t xml:space="preserve"> Relationship Manager</w:t>
      </w:r>
      <w:r>
        <w:t xml:space="preserve"> shall require to enable the </w:t>
      </w:r>
      <w:r w:rsidR="0022145F">
        <w:t>Customer</w:t>
      </w:r>
      <w:r>
        <w:t xml:space="preserve"> or its sub-contractors to provide the Services;</w:t>
      </w:r>
    </w:p>
    <w:p w14:paraId="3F77D104" w14:textId="77777777" w:rsidR="00837285" w:rsidRPr="00542802" w:rsidRDefault="00837285" w:rsidP="00837285">
      <w:pPr>
        <w:pStyle w:val="Level3"/>
      </w:pPr>
      <w:r>
        <w:t>a mechanism for dealing with Partial Termination on the assumption that the Service Provider will continue to provide the remaining Services under this Agreement;</w:t>
      </w:r>
    </w:p>
    <w:p w14:paraId="729A66A9" w14:textId="77777777" w:rsidR="00B639A4" w:rsidRPr="00542802" w:rsidRDefault="00B639A4" w:rsidP="00B639A4">
      <w:pPr>
        <w:pStyle w:val="Level3"/>
      </w:pPr>
      <w:r>
        <w:t>the management structure to be employed during both transfer and cessation of the Services in an Ordinary Exit and an Emergency Exit;</w:t>
      </w:r>
    </w:p>
    <w:p w14:paraId="286143ED" w14:textId="77777777" w:rsidR="00B639A4" w:rsidRPr="00542802" w:rsidRDefault="00B639A4" w:rsidP="00B639A4">
      <w:pPr>
        <w:pStyle w:val="Level3"/>
      </w:pPr>
      <w:r>
        <w:t>the management structure to be employed during the Termination Assistance Period;</w:t>
      </w:r>
    </w:p>
    <w:p w14:paraId="3677AF8B" w14:textId="77777777" w:rsidR="00B639A4" w:rsidRPr="00542802" w:rsidRDefault="00B639A4" w:rsidP="00B639A4">
      <w:pPr>
        <w:pStyle w:val="Level3"/>
      </w:pPr>
      <w:r>
        <w:t>a detailed description of both the transfer and cessation processes, including a timetable, applicable in the case of an Ordinary Exit and an Emergency Exit;</w:t>
      </w:r>
    </w:p>
    <w:p w14:paraId="2896362C" w14:textId="77777777" w:rsidR="00B639A4" w:rsidRPr="00542802" w:rsidRDefault="00B639A4" w:rsidP="00B639A4">
      <w:pPr>
        <w:pStyle w:val="Level3"/>
      </w:pPr>
      <w:r>
        <w:t xml:space="preserve">how the Services will transfer to the Replacement </w:t>
      </w:r>
      <w:r w:rsidR="0085574D">
        <w:t>Service Provider</w:t>
      </w:r>
      <w:r>
        <w:t xml:space="preserve"> and/or the </w:t>
      </w:r>
      <w:r w:rsidR="0022145F">
        <w:t>Customer</w:t>
      </w:r>
      <w:r>
        <w:t xml:space="preserve">, including details of the processes, documentation, data transfer, systems migration, security and the segregation of the </w:t>
      </w:r>
      <w:r w:rsidR="0022145F">
        <w:t>Customer</w:t>
      </w:r>
      <w:r>
        <w:t xml:space="preserve">'s technology components from any technology components operated by the </w:t>
      </w:r>
      <w:r w:rsidR="0085574D">
        <w:t>Service Provider</w:t>
      </w:r>
      <w:r>
        <w:t xml:space="preserve"> or its Sub-contractors (where applicable); </w:t>
      </w:r>
    </w:p>
    <w:p w14:paraId="25A9052F" w14:textId="77777777" w:rsidR="00B639A4" w:rsidRPr="00542802" w:rsidRDefault="00B639A4" w:rsidP="00B639A4">
      <w:pPr>
        <w:pStyle w:val="Level3"/>
      </w:pPr>
      <w:r>
        <w:t xml:space="preserve">the scope of the Termination Services that may be required for the benefit of the </w:t>
      </w:r>
      <w:r w:rsidR="0022145F">
        <w:t>Customer</w:t>
      </w:r>
      <w:r>
        <w:t xml:space="preserve"> (including such of the services set out in Annex 1 as are applicable);</w:t>
      </w:r>
    </w:p>
    <w:p w14:paraId="6038B5B0" w14:textId="77777777" w:rsidR="00B639A4" w:rsidRPr="00542802" w:rsidRDefault="00B639A4" w:rsidP="00B639A4">
      <w:pPr>
        <w:pStyle w:val="Level3"/>
      </w:pPr>
      <w:r>
        <w:t>a timetable and critical issues for providing the Termination Services;</w:t>
      </w:r>
    </w:p>
    <w:p w14:paraId="7A9F0410" w14:textId="77777777" w:rsidR="00B639A4" w:rsidRPr="00B01781" w:rsidRDefault="00B639A4" w:rsidP="005D6A1F">
      <w:pPr>
        <w:pStyle w:val="Level3"/>
      </w:pPr>
      <w:r>
        <w:t>any charges that would be payable for the provision of the Termination Services</w:t>
      </w:r>
      <w:r w:rsidR="005F2D94">
        <w:t xml:space="preserve"> </w:t>
      </w:r>
      <w:r w:rsidR="005D6A1F" w:rsidRPr="005D6A1F">
        <w:t xml:space="preserve">(calculated in accordance with the </w:t>
      </w:r>
      <w:r w:rsidR="003B3A2F">
        <w:t xml:space="preserve">charging </w:t>
      </w:r>
      <w:r w:rsidR="005D6A1F" w:rsidRPr="005D6A1F">
        <w:t>methodology that would apply if such Services were being treated as a Contract Change</w:t>
      </w:r>
      <w:r w:rsidR="00921F37">
        <w:t xml:space="preserve">, but using the Staff Rate for the Service Provider </w:t>
      </w:r>
      <w:r w:rsidR="005F2D94">
        <w:t>Personnel</w:t>
      </w:r>
      <w:r w:rsidR="005D6A1F" w:rsidRPr="005D6A1F">
        <w:t>)</w:t>
      </w:r>
      <w:r>
        <w:t>, together with a capped estimate of such charges;</w:t>
      </w:r>
    </w:p>
    <w:p w14:paraId="416BE5EE" w14:textId="77777777" w:rsidR="00B639A4" w:rsidRPr="00B01781" w:rsidRDefault="00B639A4" w:rsidP="00B639A4">
      <w:pPr>
        <w:pStyle w:val="Level3"/>
      </w:pPr>
      <w:r>
        <w:t>how the Termination Services would be provided (if required) during the Termination Assistance Period;</w:t>
      </w:r>
    </w:p>
    <w:p w14:paraId="6360A8B6" w14:textId="77777777" w:rsidR="00B639A4" w:rsidRPr="00B01781" w:rsidRDefault="00B639A4" w:rsidP="00B639A4">
      <w:pPr>
        <w:pStyle w:val="Level3"/>
      </w:pPr>
      <w:r>
        <w:t xml:space="preserve">procedures to deal with requests made by the </w:t>
      </w:r>
      <w:r w:rsidR="0022145F">
        <w:t>Customer</w:t>
      </w:r>
      <w:r w:rsidR="007A6FD6">
        <w:t xml:space="preserve"> Relationship Manager</w:t>
      </w:r>
      <w:r>
        <w:t xml:space="preserve"> and/or a Replacement </w:t>
      </w:r>
      <w:r w:rsidR="0085574D">
        <w:t>Service Provider</w:t>
      </w:r>
      <w:r>
        <w:t xml:space="preserve"> for Staffing Information pursuant to Schedule 9.1 (Staff Transfer); and</w:t>
      </w:r>
    </w:p>
    <w:p w14:paraId="0E353260" w14:textId="77777777" w:rsidR="00B639A4" w:rsidRPr="00B01781" w:rsidRDefault="00B639A4" w:rsidP="00B639A4">
      <w:pPr>
        <w:pStyle w:val="Level3"/>
      </w:pPr>
      <w:r>
        <w:t xml:space="preserve">how each of the issues set out in this Schedule will be addressed to facilitate the transition of the Services from the </w:t>
      </w:r>
      <w:r w:rsidR="0085574D">
        <w:t>Service Provider</w:t>
      </w:r>
      <w:r>
        <w:t xml:space="preserve"> to the Replacement </w:t>
      </w:r>
      <w:r w:rsidR="0085574D">
        <w:t>Service Provider</w:t>
      </w:r>
      <w:r>
        <w:t xml:space="preserve"> and/or the </w:t>
      </w:r>
      <w:r w:rsidR="0022145F">
        <w:t>Customer</w:t>
      </w:r>
      <w:r>
        <w:t xml:space="preserve"> with the aim of ensuring that there is no disruption to or degradation of the Services </w:t>
      </w:r>
      <w:r w:rsidR="0047176F">
        <w:t>or the</w:t>
      </w:r>
      <w:r w:rsidR="005F2D94">
        <w:t xml:space="preserve"> Replacement Services </w:t>
      </w:r>
      <w:r>
        <w:t>during the Termination Assistance Period.</w:t>
      </w:r>
    </w:p>
    <w:p w14:paraId="29DA41B3" w14:textId="77777777" w:rsidR="00B639A4" w:rsidRPr="00B01781" w:rsidRDefault="00B639A4" w:rsidP="00B639A4">
      <w:pPr>
        <w:pStyle w:val="Level2"/>
      </w:pPr>
      <w:r>
        <w:t xml:space="preserve">The Parties acknowledge that the migration of the Services from the </w:t>
      </w:r>
      <w:r w:rsidR="0085574D">
        <w:t>Service Provider</w:t>
      </w:r>
      <w:r>
        <w:t xml:space="preserve"> to the </w:t>
      </w:r>
      <w:r w:rsidR="0022145F">
        <w:t>Customer</w:t>
      </w:r>
      <w:r>
        <w:t xml:space="preserve"> and/or its Replacement </w:t>
      </w:r>
      <w:r w:rsidR="0085574D">
        <w:t>Service Provider</w:t>
      </w:r>
      <w:r>
        <w:t xml:space="preserve"> may be phased, such that certain of the Services are handed over before others.</w:t>
      </w:r>
      <w:r w:rsidR="005F2D94">
        <w:t xml:space="preserve"> The Service Provider shall ensure that the Exit Plan is capable of being implemented in both phased and non-phased migration of the Services and, where required by the Customer, that it is consistent with </w:t>
      </w:r>
      <w:r w:rsidR="0047176F">
        <w:t>the</w:t>
      </w:r>
      <w:r w:rsidR="005F2D94">
        <w:t xml:space="preserve"> Customer’s plans for Replacement Services </w:t>
      </w:r>
      <w:r w:rsidR="0047176F">
        <w:t xml:space="preserve">to the extent that the same </w:t>
      </w:r>
      <w:r w:rsidR="005F2D94">
        <w:t xml:space="preserve">have been </w:t>
      </w:r>
      <w:r w:rsidR="0047176F">
        <w:t>communicated to</w:t>
      </w:r>
      <w:r w:rsidR="005F2D94">
        <w:t xml:space="preserve"> the Service Provider.</w:t>
      </w:r>
    </w:p>
    <w:p w14:paraId="35174C0A" w14:textId="77777777" w:rsidR="00B639A4" w:rsidRPr="00B01781" w:rsidRDefault="00B639A4" w:rsidP="00B639A4">
      <w:pPr>
        <w:pStyle w:val="Level2"/>
      </w:pPr>
      <w:r>
        <w:t xml:space="preserve">The </w:t>
      </w:r>
      <w:r w:rsidR="0085574D">
        <w:t>Service Provider</w:t>
      </w:r>
      <w:r>
        <w:t xml:space="preserve"> shall review and (if appropriate) update the Exit Plan on a basis consistent with the principles set out in this Schedule in the first month of each Contract Year (commencing with the second Contract Year) </w:t>
      </w:r>
      <w:r w:rsidR="00837285">
        <w:t xml:space="preserve">and if requested by the Customer following the occurrence of a Financial Distress Event, within </w:t>
      </w:r>
      <w:r w:rsidR="00E430AF">
        <w:t>fourteen (</w:t>
      </w:r>
      <w:r w:rsidR="00837285">
        <w:t>14</w:t>
      </w:r>
      <w:r w:rsidR="00E430AF">
        <w:t>)</w:t>
      </w:r>
      <w:r w:rsidR="00837285">
        <w:t xml:space="preserve"> days of such request, </w:t>
      </w:r>
      <w:r>
        <w:t>to reflect any changes in the Services that have occurred since the Exit Plan was last agreed</w:t>
      </w:r>
      <w:r w:rsidR="005F2D94">
        <w:t xml:space="preserve"> and to reflect developments in the Customer’s plans for non-phased and/or phased migration of the Services and/or Replacement Services</w:t>
      </w:r>
      <w:r>
        <w:t xml:space="preserve">.  Following such update the </w:t>
      </w:r>
      <w:r w:rsidR="0085574D">
        <w:t>Service Provider</w:t>
      </w:r>
      <w:r>
        <w:t xml:space="preserve"> shall submit the revised Exit Plan to the </w:t>
      </w:r>
      <w:r w:rsidR="0022145F">
        <w:t>Customer</w:t>
      </w:r>
      <w:r w:rsidR="007A6FD6">
        <w:t xml:space="preserve"> Relationship Manager</w:t>
      </w:r>
      <w:r>
        <w:t xml:space="preserve"> for review. </w:t>
      </w:r>
      <w:r w:rsidR="00AC71F3">
        <w:t xml:space="preserve"> </w:t>
      </w:r>
      <w:r>
        <w:t xml:space="preserve">Within </w:t>
      </w:r>
      <w:r w:rsidR="00852C3A">
        <w:t>twenty (</w:t>
      </w:r>
      <w:r>
        <w:t>20</w:t>
      </w:r>
      <w:r w:rsidR="00852C3A">
        <w:t>)</w:t>
      </w:r>
      <w:r>
        <w:t xml:space="preserve"> Working Days following submission of the revised Exit Plan, the Parties shall meet and use reasonable endeavours to agree the contents of the revised Exit Plan.  If the Parties are unable to agree the contents of the revised Exit Plan within that </w:t>
      </w:r>
      <w:r w:rsidR="00852C3A">
        <w:t>twenty (</w:t>
      </w:r>
      <w:r>
        <w:t>20</w:t>
      </w:r>
      <w:r w:rsidR="00852C3A">
        <w:t>)</w:t>
      </w:r>
      <w:r>
        <w:t xml:space="preserve"> Working Day period, such dispute shall be resolved in accordance with the Dispute Resolution Procedure.</w:t>
      </w:r>
    </w:p>
    <w:p w14:paraId="59CCF792" w14:textId="77777777" w:rsidR="00B639A4" w:rsidRPr="0051323B" w:rsidRDefault="00B639A4" w:rsidP="00B639A4">
      <w:pPr>
        <w:pStyle w:val="Body2"/>
        <w:rPr>
          <w:b/>
          <w:bCs/>
        </w:rPr>
      </w:pPr>
      <w:r w:rsidRPr="0051323B">
        <w:rPr>
          <w:b/>
          <w:bCs/>
        </w:rPr>
        <w:t>Finalisation of the Exit Plan.</w:t>
      </w:r>
    </w:p>
    <w:p w14:paraId="27427102" w14:textId="1F791180" w:rsidR="00B639A4" w:rsidRDefault="00B639A4" w:rsidP="00B639A4">
      <w:pPr>
        <w:pStyle w:val="Level2"/>
      </w:pPr>
      <w:r>
        <w:t xml:space="preserve">Within </w:t>
      </w:r>
      <w:r w:rsidR="00852C3A">
        <w:t>twenty (</w:t>
      </w:r>
      <w:r>
        <w:t>20</w:t>
      </w:r>
      <w:r w:rsidR="00852C3A">
        <w:t>)</w:t>
      </w:r>
      <w:r>
        <w:t xml:space="preserve"> Working Days after service of a Termination Notice by either Party or </w:t>
      </w:r>
      <w:r w:rsidR="00B06E80">
        <w:t>nine</w:t>
      </w:r>
      <w:r w:rsidR="00852C3A">
        <w:t xml:space="preserve"> (</w:t>
      </w:r>
      <w:r w:rsidR="00B06E80">
        <w:t>9</w:t>
      </w:r>
      <w:r w:rsidR="00852C3A">
        <w:t>)</w:t>
      </w:r>
      <w:r>
        <w:t xml:space="preserve"> months prior to the expiry of this Agreement, the </w:t>
      </w:r>
      <w:r w:rsidR="0085574D">
        <w:t>Service Provider</w:t>
      </w:r>
      <w:r>
        <w:t xml:space="preserve"> will submit for the </w:t>
      </w:r>
      <w:r w:rsidR="0022145F">
        <w:t>Customer</w:t>
      </w:r>
      <w:r w:rsidR="007A6FD6" w:rsidRPr="007A6FD6">
        <w:t xml:space="preserve"> </w:t>
      </w:r>
      <w:r w:rsidR="007A6FD6">
        <w:t>Relationship Manager</w:t>
      </w:r>
      <w:r>
        <w:t>'s approval the Exit Plan in a final form that could be implemented immediately.</w:t>
      </w:r>
      <w:r w:rsidR="00AC71F3">
        <w:t xml:space="preserve"> </w:t>
      </w:r>
      <w:r>
        <w:t xml:space="preserve"> The final form of the Exit Plan shall be prepared on a basis consistent with the principles set out in this Schedule and shall reflect any changes in the Services that have occurred since the Exit Plan was last agreed.</w:t>
      </w:r>
    </w:p>
    <w:p w14:paraId="3AF632D1" w14:textId="77777777" w:rsidR="00B639A4" w:rsidRDefault="00B639A4" w:rsidP="00B639A4">
      <w:pPr>
        <w:pStyle w:val="Level2"/>
      </w:pPr>
      <w:r>
        <w:t>The Parties will meet and use their respective reasonable endeavours to agree the contents of the final form of the Exit Plan.</w:t>
      </w:r>
      <w:r w:rsidR="00AC71F3">
        <w:t xml:space="preserve"> </w:t>
      </w:r>
      <w:r>
        <w:t xml:space="preserve"> If the Parties are unable to agree the contents of the Exit Plan within </w:t>
      </w:r>
      <w:r w:rsidR="00852C3A">
        <w:t>twenty (</w:t>
      </w:r>
      <w:r>
        <w:t>20</w:t>
      </w:r>
      <w:r w:rsidR="00852C3A">
        <w:t>)</w:t>
      </w:r>
      <w:r>
        <w:t xml:space="preserve"> Working Days following its delivery to the </w:t>
      </w:r>
      <w:r w:rsidR="0022145F">
        <w:t>Customer</w:t>
      </w:r>
      <w:r>
        <w:t xml:space="preserve"> </w:t>
      </w:r>
      <w:r w:rsidR="007A6FD6">
        <w:t xml:space="preserve">Relationship Manager </w:t>
      </w:r>
      <w:r>
        <w:t>then such Dispute shall be resolved in accordance with the Dispute Resolution Procedure.</w:t>
      </w:r>
      <w:r w:rsidR="00AC71F3">
        <w:t xml:space="preserve"> </w:t>
      </w:r>
      <w:r>
        <w:t xml:space="preserve"> Until the agreement of the final form of the Exit Plan, the </w:t>
      </w:r>
      <w:r w:rsidR="0085574D">
        <w:t>Service Provider</w:t>
      </w:r>
      <w:r>
        <w:t xml:space="preserve"> shall provide the Termination Services in accordance with the principles set out in this Schedule and the last approved version of the Exit Plan (insofar as relevant).</w:t>
      </w:r>
    </w:p>
    <w:p w14:paraId="120854A5" w14:textId="77777777" w:rsidR="00B639A4" w:rsidRPr="00AC7E09" w:rsidRDefault="00B639A4" w:rsidP="00B639A4">
      <w:pPr>
        <w:pStyle w:val="Level1"/>
        <w:rPr>
          <w:b/>
          <w:bCs/>
          <w:caps/>
        </w:rPr>
      </w:pPr>
      <w:bookmarkStart w:id="7" w:name="_Ref424745866"/>
      <w:r w:rsidRPr="00AC7E09">
        <w:rPr>
          <w:b/>
          <w:bCs/>
          <w:caps/>
        </w:rPr>
        <w:t>Termination Services</w:t>
      </w:r>
      <w:bookmarkEnd w:id="7"/>
    </w:p>
    <w:p w14:paraId="64A3F3D0" w14:textId="77777777" w:rsidR="00B639A4" w:rsidRPr="004A5190" w:rsidRDefault="00B639A4" w:rsidP="00B639A4">
      <w:pPr>
        <w:pStyle w:val="Body"/>
      </w:pPr>
      <w:r w:rsidRPr="00EF67A4">
        <w:rPr>
          <w:b/>
          <w:bCs/>
        </w:rPr>
        <w:t>Notification of Requirements for Termination Services</w:t>
      </w:r>
    </w:p>
    <w:p w14:paraId="00CD6369" w14:textId="77777777" w:rsidR="00B639A4" w:rsidRPr="00EF67A4" w:rsidRDefault="00B639A4" w:rsidP="00B639A4">
      <w:pPr>
        <w:pStyle w:val="Level2"/>
      </w:pPr>
      <w:bookmarkStart w:id="8" w:name="_Ref384116891"/>
      <w:r>
        <w:t xml:space="preserve">The </w:t>
      </w:r>
      <w:r w:rsidR="0022145F">
        <w:t>Customer</w:t>
      </w:r>
      <w:r>
        <w:t xml:space="preserve"> shall be entitled to require the provision of Termination Services </w:t>
      </w:r>
      <w:r w:rsidR="005F2D94">
        <w:t>on one or more occasion</w:t>
      </w:r>
      <w:r w:rsidR="0047176F">
        <w:t>s</w:t>
      </w:r>
      <w:r w:rsidR="005F2D94">
        <w:t xml:space="preserve"> </w:t>
      </w:r>
      <w:r>
        <w:t xml:space="preserve">at any time during the Term by giving written notice to the </w:t>
      </w:r>
      <w:r w:rsidR="0085574D">
        <w:t>Service Provider</w:t>
      </w:r>
      <w:r>
        <w:t xml:space="preserve"> (a “</w:t>
      </w:r>
      <w:r w:rsidRPr="00550D7B">
        <w:rPr>
          <w:b/>
          <w:bCs/>
        </w:rPr>
        <w:t>Termination Assistance Notice</w:t>
      </w:r>
      <w:r>
        <w:t xml:space="preserve">”) at least </w:t>
      </w:r>
      <w:r w:rsidR="00852C3A">
        <w:t>four (</w:t>
      </w:r>
      <w:r>
        <w:t>4</w:t>
      </w:r>
      <w:r w:rsidR="00852C3A">
        <w:t>)</w:t>
      </w:r>
      <w:r>
        <w:t xml:space="preserve"> months prior to the date of </w:t>
      </w:r>
      <w:r w:rsidR="00837285">
        <w:t xml:space="preserve">Partial Termination, </w:t>
      </w:r>
      <w:r>
        <w:t>termination or expiry of this Agreement</w:t>
      </w:r>
      <w:r w:rsidR="00681B68">
        <w:t xml:space="preserve"> (</w:t>
      </w:r>
      <w:r w:rsidR="000A1371">
        <w:t xml:space="preserve">or </w:t>
      </w:r>
      <w:r w:rsidR="00681B68">
        <w:t>any part thereof)</w:t>
      </w:r>
      <w:r>
        <w:t xml:space="preserve"> or as soon as reasonably practicable (but in any event, not later than </w:t>
      </w:r>
      <w:r w:rsidR="00852C3A">
        <w:t>one (</w:t>
      </w:r>
      <w:r>
        <w:t>1</w:t>
      </w:r>
      <w:r w:rsidR="00852C3A">
        <w:t>)</w:t>
      </w:r>
      <w:r>
        <w:t xml:space="preserve"> month) following the service by either Party of a Termination Notice.  The Termination Assistance Notice shall specify:</w:t>
      </w:r>
      <w:bookmarkEnd w:id="8"/>
    </w:p>
    <w:p w14:paraId="626B5563" w14:textId="77777777" w:rsidR="00B639A4" w:rsidRPr="00EF67A4" w:rsidRDefault="00B639A4" w:rsidP="00B639A4">
      <w:pPr>
        <w:pStyle w:val="Level3"/>
      </w:pPr>
      <w:r>
        <w:t>the date from which Termination Services are required;</w:t>
      </w:r>
    </w:p>
    <w:p w14:paraId="4AB7912E" w14:textId="77777777" w:rsidR="00B639A4" w:rsidRPr="00EF67A4" w:rsidRDefault="00B639A4" w:rsidP="00B639A4">
      <w:pPr>
        <w:pStyle w:val="Level3"/>
      </w:pPr>
      <w:r>
        <w:t>the nature of the Termination Services required; and</w:t>
      </w:r>
    </w:p>
    <w:p w14:paraId="7F496B52" w14:textId="77777777" w:rsidR="00B639A4" w:rsidRDefault="00B639A4" w:rsidP="00B639A4">
      <w:pPr>
        <w:pStyle w:val="Level3"/>
      </w:pPr>
      <w:r>
        <w:t xml:space="preserve">the period during which it is anticipated that Termination Services will be required, which shall continue no longer than </w:t>
      </w:r>
      <w:r w:rsidR="00852C3A">
        <w:t>twenty four (</w:t>
      </w:r>
      <w:r>
        <w:t>24</w:t>
      </w:r>
      <w:r w:rsidR="00852C3A">
        <w:t>)</w:t>
      </w:r>
      <w:r>
        <w:t xml:space="preserve"> months after the date that the </w:t>
      </w:r>
      <w:r w:rsidR="0085574D">
        <w:t>Service Provider</w:t>
      </w:r>
      <w:r>
        <w:t xml:space="preserve"> ceases to provide the </w:t>
      </w:r>
      <w:r w:rsidR="00837285">
        <w:t xml:space="preserve">terminated </w:t>
      </w:r>
      <w:r>
        <w:t>Services.</w:t>
      </w:r>
    </w:p>
    <w:p w14:paraId="3EA73248" w14:textId="366DC9AA" w:rsidR="00565259" w:rsidRDefault="0047176F">
      <w:pPr>
        <w:pStyle w:val="Level3"/>
        <w:numPr>
          <w:ilvl w:val="0"/>
          <w:numId w:val="0"/>
        </w:numPr>
        <w:ind w:left="851"/>
      </w:pPr>
      <w:r>
        <w:t>For the avoidance of doubt the Customer may give more than one Termination Assistance Notice</w:t>
      </w:r>
      <w:r w:rsidR="00AC0852">
        <w:t xml:space="preserve"> pursuant to this paragraph </w:t>
      </w:r>
      <w:r w:rsidR="00565259">
        <w:fldChar w:fldCharType="begin"/>
      </w:r>
      <w:r w:rsidR="00AC0852">
        <w:instrText xml:space="preserve"> REF _Ref384116891 \r \h </w:instrText>
      </w:r>
      <w:r w:rsidR="00565259">
        <w:fldChar w:fldCharType="separate"/>
      </w:r>
      <w:r w:rsidR="000F6B7C">
        <w:rPr>
          <w:rFonts w:hint="eastAsia"/>
          <w:cs/>
        </w:rPr>
        <w:t>‎</w:t>
      </w:r>
      <w:r w:rsidR="000F6B7C">
        <w:t>5.1</w:t>
      </w:r>
      <w:r w:rsidR="00565259">
        <w:fldChar w:fldCharType="end"/>
      </w:r>
      <w:r>
        <w:t xml:space="preserve"> </w:t>
      </w:r>
      <w:r w:rsidR="00AC0852">
        <w:t xml:space="preserve">and the provisions of paragraph </w:t>
      </w:r>
      <w:r w:rsidR="00565259">
        <w:fldChar w:fldCharType="begin"/>
      </w:r>
      <w:r w:rsidR="00AC0852">
        <w:instrText xml:space="preserve"> REF _Ref424745866 \r \h </w:instrText>
      </w:r>
      <w:r w:rsidR="00565259">
        <w:fldChar w:fldCharType="separate"/>
      </w:r>
      <w:r w:rsidR="000F6B7C">
        <w:rPr>
          <w:rFonts w:hint="eastAsia"/>
          <w:cs/>
        </w:rPr>
        <w:t>‎</w:t>
      </w:r>
      <w:r w:rsidR="000F6B7C">
        <w:t>5</w:t>
      </w:r>
      <w:r w:rsidR="00565259">
        <w:fldChar w:fldCharType="end"/>
      </w:r>
      <w:r w:rsidR="00AC0852">
        <w:t xml:space="preserve"> shall apply to each such Termination Assistance Notice and the applicable Termination Assistance Period. </w:t>
      </w:r>
    </w:p>
    <w:p w14:paraId="2F40D9FC" w14:textId="77777777" w:rsidR="00837285" w:rsidRDefault="00B639A4" w:rsidP="00B639A4">
      <w:pPr>
        <w:pStyle w:val="Level2"/>
      </w:pPr>
      <w:r>
        <w:t xml:space="preserve">The </w:t>
      </w:r>
      <w:r w:rsidR="0022145F">
        <w:t>Customer</w:t>
      </w:r>
      <w:r>
        <w:t xml:space="preserve"> shall have</w:t>
      </w:r>
      <w:r w:rsidR="00837285">
        <w:t>:</w:t>
      </w:r>
    </w:p>
    <w:p w14:paraId="65F76C9D" w14:textId="77777777" w:rsidR="00837285" w:rsidRDefault="00B639A4" w:rsidP="00837285">
      <w:pPr>
        <w:pStyle w:val="Level3"/>
      </w:pPr>
      <w:r>
        <w:t xml:space="preserve">an option to extend </w:t>
      </w:r>
      <w:r w:rsidR="005F2D94">
        <w:t xml:space="preserve">any </w:t>
      </w:r>
      <w:r>
        <w:t xml:space="preserve">period of assistance beyond the period specified in the </w:t>
      </w:r>
      <w:r w:rsidR="005F2D94">
        <w:t xml:space="preserve">relevant </w:t>
      </w:r>
      <w:r>
        <w:t xml:space="preserve">Termination Assistance Notice provided that such extension shall not extend for more than </w:t>
      </w:r>
      <w:r w:rsidR="00852C3A">
        <w:t>six (</w:t>
      </w:r>
      <w:r>
        <w:t>6</w:t>
      </w:r>
      <w:r w:rsidR="00852C3A">
        <w:t>)</w:t>
      </w:r>
      <w:r>
        <w:t xml:space="preserve"> months after the date the </w:t>
      </w:r>
      <w:r w:rsidR="0085574D">
        <w:t>Service Provider</w:t>
      </w:r>
      <w:r>
        <w:t xml:space="preserve"> ceases to provide the </w:t>
      </w:r>
      <w:r w:rsidR="00837285">
        <w:t xml:space="preserve">terminated </w:t>
      </w:r>
      <w:r>
        <w:t xml:space="preserve">Services or, if applicable, beyond the end of the Termination Assistance Period and provided that it shall notify the </w:t>
      </w:r>
      <w:r w:rsidR="0085574D">
        <w:t>Service Provider</w:t>
      </w:r>
      <w:r>
        <w:t xml:space="preserve"> to such effect no later than </w:t>
      </w:r>
      <w:r w:rsidR="00852C3A">
        <w:t>twenty (</w:t>
      </w:r>
      <w:r>
        <w:t>20</w:t>
      </w:r>
      <w:r w:rsidR="00852C3A">
        <w:t>)</w:t>
      </w:r>
      <w:r>
        <w:t xml:space="preserve"> Working Days prior to the date on which the provision of Termination Services is otherwise due to expire</w:t>
      </w:r>
      <w:r w:rsidR="00837285">
        <w:t>; and</w:t>
      </w:r>
      <w:r>
        <w:t xml:space="preserve">  </w:t>
      </w:r>
    </w:p>
    <w:p w14:paraId="600EBB98" w14:textId="77777777" w:rsidR="00B639A4" w:rsidRPr="0050068D" w:rsidRDefault="00B639A4" w:rsidP="007D01DF">
      <w:pPr>
        <w:pStyle w:val="Level3"/>
      </w:pPr>
      <w:r>
        <w:t xml:space="preserve">the right to terminate its requirement for Termination Services by serving not less than </w:t>
      </w:r>
      <w:r w:rsidR="00852C3A">
        <w:t>twenty (</w:t>
      </w:r>
      <w:r>
        <w:t>20</w:t>
      </w:r>
      <w:r w:rsidR="00852C3A">
        <w:t>)</w:t>
      </w:r>
      <w:r>
        <w:t xml:space="preserve"> Working Days' written notice upon the </w:t>
      </w:r>
      <w:r w:rsidR="0085574D">
        <w:t>Service Provider</w:t>
      </w:r>
      <w:r>
        <w:t xml:space="preserve"> to such effect.</w:t>
      </w:r>
    </w:p>
    <w:p w14:paraId="303F9A06" w14:textId="77777777" w:rsidR="00B639A4" w:rsidRPr="004A5190" w:rsidRDefault="00B639A4" w:rsidP="00B639A4">
      <w:pPr>
        <w:pStyle w:val="Body"/>
        <w:keepNext/>
      </w:pPr>
      <w:r w:rsidRPr="0050068D">
        <w:rPr>
          <w:b/>
          <w:bCs/>
        </w:rPr>
        <w:t>Termination Assistance Period</w:t>
      </w:r>
    </w:p>
    <w:p w14:paraId="1304AFEC" w14:textId="77777777" w:rsidR="00B639A4" w:rsidRPr="004A5190" w:rsidRDefault="00B639A4" w:rsidP="00B639A4">
      <w:pPr>
        <w:pStyle w:val="Level2"/>
        <w:keepNext/>
      </w:pPr>
      <w:r>
        <w:t xml:space="preserve">Throughout the Termination Assistance Period, or such shorter period as the </w:t>
      </w:r>
      <w:r w:rsidR="0022145F">
        <w:t>Customer</w:t>
      </w:r>
      <w:r>
        <w:t xml:space="preserve"> may require, the </w:t>
      </w:r>
      <w:r w:rsidR="0085574D">
        <w:t>Service Provider</w:t>
      </w:r>
      <w:r>
        <w:t xml:space="preserve"> shall:</w:t>
      </w:r>
    </w:p>
    <w:p w14:paraId="35DDBF1C" w14:textId="6B2D0549" w:rsidR="00B639A4" w:rsidRPr="004A5190" w:rsidRDefault="00B639A4" w:rsidP="00852C3A">
      <w:pPr>
        <w:pStyle w:val="Level3"/>
      </w:pPr>
      <w:r>
        <w:t>continue to provide the Services (as applicable</w:t>
      </w:r>
      <w:r w:rsidR="00546401">
        <w:t xml:space="preserve"> and required by the Customer Relationship Manager</w:t>
      </w:r>
      <w:r>
        <w:t xml:space="preserve">) and, if required by the </w:t>
      </w:r>
      <w:r w:rsidR="0022145F">
        <w:t>Customer</w:t>
      </w:r>
      <w:r w:rsidR="007A6FD6">
        <w:t xml:space="preserve"> Relationship Manager</w:t>
      </w:r>
      <w:r>
        <w:t xml:space="preserve"> pursuant to paragraph </w:t>
      </w:r>
      <w:r w:rsidR="00565259">
        <w:fldChar w:fldCharType="begin"/>
      </w:r>
      <w:r w:rsidR="00852C3A">
        <w:instrText xml:space="preserve"> REF _Ref384116891 \r \h </w:instrText>
      </w:r>
      <w:r w:rsidR="00565259">
        <w:fldChar w:fldCharType="separate"/>
      </w:r>
      <w:r w:rsidR="000F6B7C">
        <w:rPr>
          <w:rFonts w:hint="eastAsia"/>
          <w:cs/>
        </w:rPr>
        <w:t>‎</w:t>
      </w:r>
      <w:r w:rsidR="000F6B7C">
        <w:t>5.1</w:t>
      </w:r>
      <w:r w:rsidR="00565259">
        <w:fldChar w:fldCharType="end"/>
      </w:r>
      <w:r>
        <w:t>, provide the Termination Services;</w:t>
      </w:r>
    </w:p>
    <w:p w14:paraId="16F96EDD" w14:textId="77777777" w:rsidR="00B639A4" w:rsidRPr="004A5190" w:rsidRDefault="00B639A4" w:rsidP="00B639A4">
      <w:pPr>
        <w:pStyle w:val="Level3"/>
      </w:pPr>
      <w:bookmarkStart w:id="9" w:name="_Ref384116901"/>
      <w:r>
        <w:t xml:space="preserve">in addition to providing the Services and the Termination Services, provide to the </w:t>
      </w:r>
      <w:r w:rsidR="0022145F">
        <w:t>Customer</w:t>
      </w:r>
      <w:r>
        <w:t xml:space="preserve"> any reasonable assistance requested by the </w:t>
      </w:r>
      <w:r w:rsidR="0022145F">
        <w:t>Customer</w:t>
      </w:r>
      <w:r>
        <w:t xml:space="preserve"> </w:t>
      </w:r>
      <w:r w:rsidR="007A6FD6">
        <w:t xml:space="preserve">Relationship Manager </w:t>
      </w:r>
      <w:r>
        <w:t>to allow the Services to continue without interruption following the</w:t>
      </w:r>
      <w:r w:rsidR="00837285">
        <w:t xml:space="preserve"> Partial Termination, </w:t>
      </w:r>
      <w:r>
        <w:t xml:space="preserve"> termination or expiry of this Agreement and to facilitate the orderly transfer of responsibility for and conduct of the Services to the </w:t>
      </w:r>
      <w:r w:rsidR="0022145F">
        <w:t>Customer</w:t>
      </w:r>
      <w:r>
        <w:t xml:space="preserve"> and/or </w:t>
      </w:r>
      <w:r w:rsidR="0047176F">
        <w:t xml:space="preserve">any </w:t>
      </w:r>
      <w:r>
        <w:t xml:space="preserve">Replacement </w:t>
      </w:r>
      <w:r w:rsidR="0085574D">
        <w:t>Service Provider</w:t>
      </w:r>
      <w:r>
        <w:t>;</w:t>
      </w:r>
      <w:bookmarkEnd w:id="9"/>
    </w:p>
    <w:p w14:paraId="7A1ED804" w14:textId="510E176C" w:rsidR="00B639A4" w:rsidRPr="004A5190" w:rsidRDefault="00B639A4" w:rsidP="00852C3A">
      <w:pPr>
        <w:pStyle w:val="Level3"/>
      </w:pPr>
      <w:bookmarkStart w:id="10" w:name="_Ref384116915"/>
      <w:r>
        <w:t xml:space="preserve">use all reasonable endeavours to reallocate resources to provide such assistance as is referred to in paragraph </w:t>
      </w:r>
      <w:r w:rsidR="00565259">
        <w:fldChar w:fldCharType="begin"/>
      </w:r>
      <w:r w:rsidR="00852C3A">
        <w:instrText xml:space="preserve"> REF _Ref384116901 \r \h </w:instrText>
      </w:r>
      <w:r w:rsidR="00565259">
        <w:fldChar w:fldCharType="separate"/>
      </w:r>
      <w:r w:rsidR="000F6B7C">
        <w:rPr>
          <w:rFonts w:hint="eastAsia"/>
          <w:cs/>
        </w:rPr>
        <w:t>‎</w:t>
      </w:r>
      <w:r w:rsidR="000F6B7C">
        <w:t>5.3.2</w:t>
      </w:r>
      <w:r w:rsidR="00565259">
        <w:fldChar w:fldCharType="end"/>
      </w:r>
      <w:r>
        <w:t xml:space="preserve"> without additional costs to the </w:t>
      </w:r>
      <w:r w:rsidR="0022145F">
        <w:t>Customer</w:t>
      </w:r>
      <w:r>
        <w:t>;</w:t>
      </w:r>
      <w:bookmarkEnd w:id="10"/>
    </w:p>
    <w:p w14:paraId="0C521974" w14:textId="1625EFB8" w:rsidR="00E1303E" w:rsidRDefault="00B639A4" w:rsidP="00852C3A">
      <w:pPr>
        <w:pStyle w:val="Level3"/>
      </w:pPr>
      <w:r>
        <w:t xml:space="preserve">provide the Services and the Termination Services at no detriment to the Target Performance Levels, save to the extent that the Parties agree otherwise in accordance with paragraph </w:t>
      </w:r>
      <w:r w:rsidR="00565259">
        <w:fldChar w:fldCharType="begin"/>
      </w:r>
      <w:r w:rsidR="00852C3A">
        <w:instrText xml:space="preserve"> REF _Ref384116909 \r \h </w:instrText>
      </w:r>
      <w:r w:rsidR="00565259">
        <w:fldChar w:fldCharType="separate"/>
      </w:r>
      <w:r w:rsidR="000F6B7C">
        <w:rPr>
          <w:rFonts w:hint="eastAsia"/>
          <w:cs/>
        </w:rPr>
        <w:t>‎</w:t>
      </w:r>
      <w:r w:rsidR="000F6B7C">
        <w:t>5.5</w:t>
      </w:r>
      <w:r w:rsidR="00565259">
        <w:fldChar w:fldCharType="end"/>
      </w:r>
      <w:r>
        <w:t xml:space="preserve">; </w:t>
      </w:r>
    </w:p>
    <w:p w14:paraId="44A71E54" w14:textId="77777777" w:rsidR="00B639A4" w:rsidRPr="004A5190" w:rsidRDefault="00E1303E" w:rsidP="00852C3A">
      <w:pPr>
        <w:pStyle w:val="Level3"/>
      </w:pPr>
      <w:r>
        <w:t xml:space="preserve">co-operate with </w:t>
      </w:r>
      <w:r w:rsidR="0047176F">
        <w:t xml:space="preserve">any </w:t>
      </w:r>
      <w:r>
        <w:t>Replacement Service Provider</w:t>
      </w:r>
      <w:r w:rsidR="0047176F">
        <w:t>;</w:t>
      </w:r>
      <w:r>
        <w:t xml:space="preserve"> </w:t>
      </w:r>
      <w:r w:rsidR="00B639A4">
        <w:t>and</w:t>
      </w:r>
    </w:p>
    <w:p w14:paraId="5A435647" w14:textId="77777777" w:rsidR="00B639A4" w:rsidRPr="004A5190" w:rsidRDefault="00B639A4" w:rsidP="00B639A4">
      <w:pPr>
        <w:pStyle w:val="Level3"/>
      </w:pPr>
      <w:bookmarkStart w:id="11" w:name="_Ref384116998"/>
      <w:r>
        <w:t xml:space="preserve">at the </w:t>
      </w:r>
      <w:r w:rsidR="0022145F">
        <w:t>Customer</w:t>
      </w:r>
      <w:r w:rsidR="007A6FD6" w:rsidRPr="007A6FD6">
        <w:t xml:space="preserve"> </w:t>
      </w:r>
      <w:r w:rsidR="007A6FD6">
        <w:t>Relationship Manager</w:t>
      </w:r>
      <w:r>
        <w:t xml:space="preserve">'s request and on reasonable notice, deliver up-to-date Registers to the </w:t>
      </w:r>
      <w:r w:rsidR="0022145F">
        <w:t>Customer</w:t>
      </w:r>
      <w:r w:rsidR="007A6FD6" w:rsidRPr="007A6FD6">
        <w:t xml:space="preserve"> </w:t>
      </w:r>
      <w:r w:rsidR="007A6FD6">
        <w:t>Relationship Manager</w:t>
      </w:r>
      <w:r>
        <w:t>.</w:t>
      </w:r>
      <w:bookmarkEnd w:id="11"/>
    </w:p>
    <w:p w14:paraId="6451D2DC" w14:textId="2F65BFE6" w:rsidR="00B639A4" w:rsidRPr="00332AB6" w:rsidRDefault="00B639A4" w:rsidP="00852C3A">
      <w:pPr>
        <w:pStyle w:val="Level2"/>
      </w:pPr>
      <w:r>
        <w:t xml:space="preserve">Without prejudice to the </w:t>
      </w:r>
      <w:r w:rsidR="0085574D">
        <w:t>Service Provider</w:t>
      </w:r>
      <w:r>
        <w:t xml:space="preserve">’s obligations under paragraph </w:t>
      </w:r>
      <w:r w:rsidR="00565259">
        <w:fldChar w:fldCharType="begin"/>
      </w:r>
      <w:r w:rsidR="00852C3A">
        <w:instrText xml:space="preserve"> REF _Ref384116915 \r \h </w:instrText>
      </w:r>
      <w:r w:rsidR="00565259">
        <w:fldChar w:fldCharType="separate"/>
      </w:r>
      <w:r w:rsidR="000F6B7C">
        <w:rPr>
          <w:rFonts w:hint="eastAsia"/>
          <w:cs/>
        </w:rPr>
        <w:t>‎</w:t>
      </w:r>
      <w:r w:rsidR="000F6B7C">
        <w:t>5.3.3</w:t>
      </w:r>
      <w:r w:rsidR="00565259">
        <w:fldChar w:fldCharType="end"/>
      </w:r>
      <w:r>
        <w:t xml:space="preserve">, if it is not possible for the </w:t>
      </w:r>
      <w:r w:rsidR="0085574D">
        <w:t>Service Provider</w:t>
      </w:r>
      <w:r>
        <w:t xml:space="preserve"> to reallocate resources to provide such assistance as is referred to in paragraph </w:t>
      </w:r>
      <w:r w:rsidR="00565259">
        <w:fldChar w:fldCharType="begin"/>
      </w:r>
      <w:r w:rsidR="00852C3A">
        <w:instrText xml:space="preserve"> REF _Ref384116901 \r \h </w:instrText>
      </w:r>
      <w:r w:rsidR="00565259">
        <w:fldChar w:fldCharType="separate"/>
      </w:r>
      <w:r w:rsidR="000F6B7C">
        <w:rPr>
          <w:rFonts w:hint="eastAsia"/>
          <w:cs/>
        </w:rPr>
        <w:t>‎</w:t>
      </w:r>
      <w:r w:rsidR="000F6B7C">
        <w:t>5.3.2</w:t>
      </w:r>
      <w:r w:rsidR="00565259">
        <w:fldChar w:fldCharType="end"/>
      </w:r>
      <w:r>
        <w:t xml:space="preserve"> without additional costs to the </w:t>
      </w:r>
      <w:r w:rsidR="0022145F">
        <w:t>Customer</w:t>
      </w:r>
      <w:r>
        <w:t xml:space="preserve">, any additional costs incurred by the </w:t>
      </w:r>
      <w:r w:rsidR="0085574D">
        <w:t>Service Provider</w:t>
      </w:r>
      <w:r>
        <w:t xml:space="preserve"> in providing such reasonable assistance which is not already in the scope of the Termination Services or the Exit Plan shall be subject to the Change Control Procedure.</w:t>
      </w:r>
    </w:p>
    <w:p w14:paraId="32131F6F" w14:textId="77777777" w:rsidR="00B639A4" w:rsidRPr="00332AB6" w:rsidRDefault="00B639A4" w:rsidP="00B639A4">
      <w:pPr>
        <w:pStyle w:val="Level2"/>
      </w:pPr>
      <w:bookmarkStart w:id="12" w:name="_Ref384116909"/>
      <w:r>
        <w:t xml:space="preserve">If the </w:t>
      </w:r>
      <w:r w:rsidR="0085574D">
        <w:t>Service Provider</w:t>
      </w:r>
      <w:r>
        <w:t xml:space="preserve"> demonstrates to the </w:t>
      </w:r>
      <w:r w:rsidR="0022145F">
        <w:t>Customer</w:t>
      </w:r>
      <w:r w:rsidR="007A6FD6" w:rsidRPr="007A6FD6">
        <w:t xml:space="preserve"> </w:t>
      </w:r>
      <w:r w:rsidR="007A6FD6">
        <w:t>Relationship Manager</w:t>
      </w:r>
      <w:r>
        <w:t xml:space="preserve">'s reasonable satisfaction that transition of the Services and provision of the Termination Services during the Termination Assistance Period will have a material, unavoidable adverse effect on the </w:t>
      </w:r>
      <w:r w:rsidR="0085574D">
        <w:t>Service Provider</w:t>
      </w:r>
      <w:r>
        <w:t>'s ability to meet one or more particular Target Performance Level(s), the Parties shall vary the relevant Target Performance Level(s) and/or the applicable Service Credits to take account of such adverse effect.</w:t>
      </w:r>
      <w:bookmarkEnd w:id="12"/>
      <w:r>
        <w:t xml:space="preserve"> </w:t>
      </w:r>
    </w:p>
    <w:p w14:paraId="22A9B32D" w14:textId="77777777" w:rsidR="00B639A4" w:rsidRPr="00332AB6" w:rsidRDefault="00B639A4" w:rsidP="00B639A4">
      <w:pPr>
        <w:pStyle w:val="Body"/>
        <w:rPr>
          <w:b/>
          <w:bCs/>
        </w:rPr>
      </w:pPr>
      <w:r w:rsidRPr="00332AB6">
        <w:rPr>
          <w:b/>
          <w:bCs/>
        </w:rPr>
        <w:t>Termination Obligations</w:t>
      </w:r>
    </w:p>
    <w:p w14:paraId="634B949F" w14:textId="77777777" w:rsidR="00B639A4" w:rsidRPr="00332AB6" w:rsidRDefault="00B639A4" w:rsidP="00B639A4">
      <w:pPr>
        <w:pStyle w:val="Level2"/>
      </w:pPr>
      <w:r>
        <w:t xml:space="preserve">The </w:t>
      </w:r>
      <w:r w:rsidR="0085574D">
        <w:t>Service Provider</w:t>
      </w:r>
      <w:r>
        <w:t xml:space="preserve"> shall comply with all of its obligations contained in the Exit Plan</w:t>
      </w:r>
      <w:r w:rsidR="00837285">
        <w:t xml:space="preserve"> in respect of any Partial Termination or termination</w:t>
      </w:r>
      <w:r>
        <w:t>.</w:t>
      </w:r>
    </w:p>
    <w:p w14:paraId="65917858" w14:textId="77777777" w:rsidR="00B639A4" w:rsidRPr="00332AB6" w:rsidRDefault="00837285" w:rsidP="00B639A4">
      <w:pPr>
        <w:pStyle w:val="Level2"/>
      </w:pPr>
      <w:r>
        <w:t>A</w:t>
      </w:r>
      <w:r w:rsidR="00B639A4">
        <w:t xml:space="preserve">t the end of the Termination Assistance Period (or earlier if this does not adversely affect the </w:t>
      </w:r>
      <w:r w:rsidR="0085574D">
        <w:t>Service Provider</w:t>
      </w:r>
      <w:r w:rsidR="00B639A4">
        <w:t>'s performance of the Services and the Termination Services and its compliance with the other provisions of this Schedule)</w:t>
      </w:r>
      <w:r>
        <w:t xml:space="preserve"> in respect of the Services that have been terminated</w:t>
      </w:r>
      <w:r w:rsidR="00B639A4">
        <w:t xml:space="preserve">, the </w:t>
      </w:r>
      <w:r w:rsidR="0085574D">
        <w:t>Service Provider</w:t>
      </w:r>
      <w:r w:rsidR="00B639A4">
        <w:t xml:space="preserve"> shall:</w:t>
      </w:r>
    </w:p>
    <w:p w14:paraId="18C2A6FB" w14:textId="77777777" w:rsidR="00B639A4" w:rsidRPr="00B948F7" w:rsidRDefault="00B639A4" w:rsidP="00B639A4">
      <w:pPr>
        <w:pStyle w:val="Level3"/>
      </w:pPr>
      <w:r>
        <w:t xml:space="preserve">cease to use the </w:t>
      </w:r>
      <w:r w:rsidR="0022145F">
        <w:t>Customer</w:t>
      </w:r>
      <w:r>
        <w:t xml:space="preserve"> Data;</w:t>
      </w:r>
    </w:p>
    <w:p w14:paraId="7E8CAAF2" w14:textId="77777777" w:rsidR="00B639A4" w:rsidRPr="00B948F7" w:rsidRDefault="00B639A4" w:rsidP="00B639A4">
      <w:pPr>
        <w:pStyle w:val="Level3"/>
      </w:pPr>
      <w:r>
        <w:t xml:space="preserve">provide the </w:t>
      </w:r>
      <w:r w:rsidR="0022145F">
        <w:t>Customer</w:t>
      </w:r>
      <w:r>
        <w:t xml:space="preserve"> and/or the Replacement </w:t>
      </w:r>
      <w:r w:rsidR="0085574D">
        <w:t>Service Provider</w:t>
      </w:r>
      <w:r>
        <w:t xml:space="preserve"> with a complete and uncorrupted version of the </w:t>
      </w:r>
      <w:r w:rsidR="0022145F">
        <w:t>Customer</w:t>
      </w:r>
      <w:r>
        <w:t xml:space="preserve"> Data in electronic form (or such other format as reasonably required by the </w:t>
      </w:r>
      <w:r w:rsidR="0022145F">
        <w:t>Customer</w:t>
      </w:r>
      <w:r w:rsidR="007A6FD6" w:rsidRPr="007A6FD6">
        <w:t xml:space="preserve"> </w:t>
      </w:r>
      <w:r w:rsidR="007A6FD6">
        <w:t>Relationship Manager</w:t>
      </w:r>
      <w:r>
        <w:t>);</w:t>
      </w:r>
    </w:p>
    <w:p w14:paraId="7586F5DB" w14:textId="77777777" w:rsidR="00B639A4" w:rsidRPr="00B948F7" w:rsidRDefault="00B639A4" w:rsidP="00B639A4">
      <w:pPr>
        <w:pStyle w:val="Level3"/>
      </w:pPr>
      <w:r>
        <w:t xml:space="preserve">erase from any computers, storage devices and storage media that are to be retained by the </w:t>
      </w:r>
      <w:r w:rsidR="0085574D">
        <w:t>Service Provider</w:t>
      </w:r>
      <w:r>
        <w:t xml:space="preserve"> after the end of the Termination Assistance Period all </w:t>
      </w:r>
      <w:r w:rsidR="0022145F">
        <w:t>Customer</w:t>
      </w:r>
      <w:r>
        <w:t xml:space="preserve"> Data and promptly certify to the </w:t>
      </w:r>
      <w:r w:rsidR="0022145F">
        <w:t>Customer</w:t>
      </w:r>
      <w:r>
        <w:t xml:space="preserve"> that it has completed such deletion;</w:t>
      </w:r>
    </w:p>
    <w:p w14:paraId="5592BAC8" w14:textId="77777777" w:rsidR="00B639A4" w:rsidRPr="00B948F7" w:rsidRDefault="00B639A4" w:rsidP="00B639A4">
      <w:pPr>
        <w:pStyle w:val="Level3"/>
      </w:pPr>
      <w:r>
        <w:t xml:space="preserve">return to the </w:t>
      </w:r>
      <w:r w:rsidR="0022145F">
        <w:t>Customer</w:t>
      </w:r>
      <w:r w:rsidR="007A6FD6" w:rsidRPr="007A6FD6">
        <w:t xml:space="preserve"> </w:t>
      </w:r>
      <w:r w:rsidR="007A6FD6">
        <w:t>Relationship Manager</w:t>
      </w:r>
      <w:r>
        <w:t xml:space="preserve"> such of the following as is in the </w:t>
      </w:r>
      <w:r w:rsidR="0085574D">
        <w:t>Service Provider</w:t>
      </w:r>
      <w:r>
        <w:t>'s possession or control:</w:t>
      </w:r>
    </w:p>
    <w:p w14:paraId="79147DF8" w14:textId="77777777" w:rsidR="00B639A4" w:rsidRPr="00B948F7" w:rsidRDefault="00B639A4" w:rsidP="00B639A4">
      <w:pPr>
        <w:pStyle w:val="Level4"/>
      </w:pPr>
      <w:r>
        <w:t xml:space="preserve">all copies of the </w:t>
      </w:r>
      <w:r w:rsidR="0022145F">
        <w:t>Customer</w:t>
      </w:r>
      <w:r>
        <w:t xml:space="preserve"> Software and any other software licensed by the </w:t>
      </w:r>
      <w:r w:rsidR="0022145F">
        <w:t>Customer</w:t>
      </w:r>
      <w:r>
        <w:t xml:space="preserve"> to the </w:t>
      </w:r>
      <w:r w:rsidR="0085574D">
        <w:t>Service Provider</w:t>
      </w:r>
      <w:r>
        <w:t xml:space="preserve"> under this Agreement;</w:t>
      </w:r>
    </w:p>
    <w:p w14:paraId="223181D7" w14:textId="77777777" w:rsidR="00B639A4" w:rsidRPr="00B948F7" w:rsidRDefault="00B639A4" w:rsidP="00B639A4">
      <w:pPr>
        <w:pStyle w:val="Level4"/>
      </w:pPr>
      <w:r>
        <w:t xml:space="preserve">all materials created by the </w:t>
      </w:r>
      <w:r w:rsidR="0085574D">
        <w:t>Service Provider</w:t>
      </w:r>
      <w:r>
        <w:t xml:space="preserve"> under this Agreement in which the IPRs are owned by the </w:t>
      </w:r>
      <w:r w:rsidR="0022145F">
        <w:t>Customer</w:t>
      </w:r>
      <w:r>
        <w:t>;</w:t>
      </w:r>
    </w:p>
    <w:p w14:paraId="604EDA90" w14:textId="77777777" w:rsidR="00B639A4" w:rsidRPr="00B948F7" w:rsidRDefault="00B639A4" w:rsidP="00B639A4">
      <w:pPr>
        <w:pStyle w:val="Level4"/>
      </w:pPr>
      <w:r>
        <w:t xml:space="preserve">any parts of the IT Environment and any other equipment which belongs to the </w:t>
      </w:r>
      <w:r w:rsidR="0022145F">
        <w:t>Customer</w:t>
      </w:r>
      <w:r>
        <w:t>; and</w:t>
      </w:r>
    </w:p>
    <w:p w14:paraId="4C23AEC3" w14:textId="77777777" w:rsidR="00B639A4" w:rsidRPr="00B948F7" w:rsidRDefault="00B639A4" w:rsidP="00B639A4">
      <w:pPr>
        <w:pStyle w:val="Level4"/>
      </w:pPr>
      <w:r>
        <w:t xml:space="preserve">any items that have been on-charged to the </w:t>
      </w:r>
      <w:r w:rsidR="0022145F">
        <w:t>Customer</w:t>
      </w:r>
      <w:r>
        <w:t>, such as consumables;</w:t>
      </w:r>
    </w:p>
    <w:p w14:paraId="0FF450A0" w14:textId="77777777" w:rsidR="00B639A4" w:rsidRPr="00B948F7" w:rsidRDefault="00B639A4" w:rsidP="00B639A4">
      <w:pPr>
        <w:pStyle w:val="Level3"/>
      </w:pPr>
      <w:r>
        <w:t xml:space="preserve">vacate any </w:t>
      </w:r>
      <w:r w:rsidR="0022145F">
        <w:t>Customer</w:t>
      </w:r>
      <w:r>
        <w:t xml:space="preserve"> Premises</w:t>
      </w:r>
      <w:r w:rsidR="00837285">
        <w:t xml:space="preserve"> unless access is required to continue to deliver the Services</w:t>
      </w:r>
      <w:r>
        <w:t>;</w:t>
      </w:r>
    </w:p>
    <w:p w14:paraId="2AC5BF2D" w14:textId="77777777" w:rsidR="00B639A4" w:rsidRPr="00B948F7" w:rsidRDefault="00B639A4" w:rsidP="00B639A4">
      <w:pPr>
        <w:pStyle w:val="Level3"/>
      </w:pPr>
      <w:r>
        <w:t xml:space="preserve">provide access during normal working hours to the </w:t>
      </w:r>
      <w:r w:rsidR="0022145F">
        <w:t>Customer</w:t>
      </w:r>
      <w:r>
        <w:t xml:space="preserve"> and/or </w:t>
      </w:r>
      <w:r w:rsidR="0047176F">
        <w:t>any</w:t>
      </w:r>
      <w:r>
        <w:t xml:space="preserve"> Replacement </w:t>
      </w:r>
      <w:r w:rsidR="0085574D">
        <w:t>Service Provider</w:t>
      </w:r>
      <w:r>
        <w:t xml:space="preserve"> for up to </w:t>
      </w:r>
      <w:r w:rsidR="00852C3A">
        <w:t>twelve (</w:t>
      </w:r>
      <w:r>
        <w:t>12</w:t>
      </w:r>
      <w:r w:rsidR="00852C3A">
        <w:t>)</w:t>
      </w:r>
      <w:r>
        <w:t xml:space="preserve"> months after </w:t>
      </w:r>
      <w:r w:rsidR="00837285">
        <w:t xml:space="preserve">the Partial Termination, </w:t>
      </w:r>
      <w:r>
        <w:t xml:space="preserve">expiry or termination </w:t>
      </w:r>
      <w:r w:rsidR="00837285">
        <w:t xml:space="preserve">of this Agreement </w:t>
      </w:r>
      <w:r>
        <w:t>to:</w:t>
      </w:r>
    </w:p>
    <w:p w14:paraId="7F43EBE6" w14:textId="77777777" w:rsidR="00B639A4" w:rsidRPr="00B948F7" w:rsidRDefault="00B639A4" w:rsidP="00B639A4">
      <w:pPr>
        <w:pStyle w:val="Level4"/>
      </w:pPr>
      <w:r>
        <w:t xml:space="preserve">such information relating to the Services as remains in the possession or control of the </w:t>
      </w:r>
      <w:r w:rsidR="0085574D">
        <w:t>Service Provider</w:t>
      </w:r>
      <w:r>
        <w:t>; and</w:t>
      </w:r>
    </w:p>
    <w:p w14:paraId="6BBDCC7D" w14:textId="73119061" w:rsidR="00B639A4" w:rsidRPr="00B948F7" w:rsidRDefault="00B639A4" w:rsidP="00852C3A">
      <w:pPr>
        <w:pStyle w:val="Level4"/>
      </w:pPr>
      <w:bookmarkStart w:id="13" w:name="_Ref384116971"/>
      <w:r>
        <w:t xml:space="preserve">such members of the </w:t>
      </w:r>
      <w:r w:rsidR="0085574D">
        <w:t>Service Provider</w:t>
      </w:r>
      <w:r>
        <w:t xml:space="preserve"> Personnel as have been involved in the design, development and provision of the Services and who are still employed by the </w:t>
      </w:r>
      <w:r w:rsidR="0085574D">
        <w:t>Service Provider</w:t>
      </w:r>
      <w:r>
        <w:t xml:space="preserve">, provided that the </w:t>
      </w:r>
      <w:r w:rsidR="0022145F">
        <w:t>Customer</w:t>
      </w:r>
      <w:r>
        <w:t xml:space="preserve"> and/or the Replacement </w:t>
      </w:r>
      <w:r w:rsidR="0085574D">
        <w:t>Service Provider</w:t>
      </w:r>
      <w:r>
        <w:t xml:space="preserve"> shall pay the reasonable </w:t>
      </w:r>
      <w:r w:rsidR="005F0856">
        <w:t xml:space="preserve">additional </w:t>
      </w:r>
      <w:r>
        <w:t xml:space="preserve">costs of the </w:t>
      </w:r>
      <w:r w:rsidR="0085574D">
        <w:t>Service Provider</w:t>
      </w:r>
      <w:r>
        <w:t xml:space="preserve"> actually incurred in responding to requests for access under this paragraph </w:t>
      </w:r>
      <w:r w:rsidR="00565259">
        <w:fldChar w:fldCharType="begin"/>
      </w:r>
      <w:r w:rsidR="00852C3A">
        <w:instrText xml:space="preserve"> REF _Ref384116971 \r \h </w:instrText>
      </w:r>
      <w:r w:rsidR="00565259">
        <w:fldChar w:fldCharType="separate"/>
      </w:r>
      <w:r w:rsidR="000F6B7C">
        <w:rPr>
          <w:rFonts w:hint="eastAsia"/>
          <w:cs/>
        </w:rPr>
        <w:t>‎</w:t>
      </w:r>
      <w:r w:rsidR="000F6B7C">
        <w:t>5.7.6.2</w:t>
      </w:r>
      <w:r w:rsidR="00565259">
        <w:fldChar w:fldCharType="end"/>
      </w:r>
      <w:r>
        <w:t>.</w:t>
      </w:r>
      <w:bookmarkEnd w:id="13"/>
      <w:r w:rsidR="005F0856">
        <w:t xml:space="preserve">  The Service Provider shall use the appropriate Staff Rate for the Service Provider </w:t>
      </w:r>
      <w:r w:rsidR="0047176F">
        <w:t>Personnel</w:t>
      </w:r>
      <w:r w:rsidR="004C0EC6">
        <w:t xml:space="preserve"> as set out in Schedule 7</w:t>
      </w:r>
      <w:r w:rsidR="0047176F">
        <w:t xml:space="preserve"> (Charges and Invoicing)</w:t>
      </w:r>
      <w:r w:rsidR="005F0856">
        <w:t xml:space="preserve"> in the calculation of any reasonable additional cost.</w:t>
      </w:r>
    </w:p>
    <w:p w14:paraId="6B5AD403" w14:textId="77777777" w:rsidR="00B639A4" w:rsidRPr="00A53314" w:rsidRDefault="00B639A4" w:rsidP="00B639A4">
      <w:pPr>
        <w:pStyle w:val="Level2"/>
      </w:pPr>
      <w:r>
        <w:t xml:space="preserve">Upon </w:t>
      </w:r>
      <w:r w:rsidR="00837285">
        <w:t xml:space="preserve">Partial Termination, </w:t>
      </w:r>
      <w:r>
        <w:t xml:space="preserve">termination or expiry (as the case may be) or at the end of the Termination Assistance Period (or earlier if this does not adversely affect the </w:t>
      </w:r>
      <w:r w:rsidR="0085574D">
        <w:t>Service Provider</w:t>
      </w:r>
      <w:r>
        <w:t xml:space="preserve">'s performance of the Services and the Termination Services and its compliance with the other provisions of this Schedule), each Party shall return to the other Party (or if requested, destroy or delete) all Confidential Information of the other Party </w:t>
      </w:r>
      <w:r w:rsidR="00EB1E84">
        <w:t xml:space="preserve">in respect of the terminated Services </w:t>
      </w:r>
      <w:r>
        <w:t>and shall certify that it does not retain the other Party's Confidential Information save to the extent (and for the limited period) that such information needs to be retained by the Party in question for the purposes of providing or receiving any Services or Termination Services or for statutory compliance purposes.</w:t>
      </w:r>
    </w:p>
    <w:p w14:paraId="168479FE" w14:textId="77777777" w:rsidR="00B639A4" w:rsidRPr="00A53314" w:rsidRDefault="00B639A4" w:rsidP="00B639A4">
      <w:pPr>
        <w:pStyle w:val="Level2"/>
      </w:pPr>
      <w:r>
        <w:t xml:space="preserve">Except where this Agreement provides otherwise, all licences, leases and authorisations granted by the </w:t>
      </w:r>
      <w:r w:rsidR="0022145F">
        <w:t>Customer</w:t>
      </w:r>
      <w:r>
        <w:t xml:space="preserve"> to the </w:t>
      </w:r>
      <w:r w:rsidR="0085574D">
        <w:t>Service Provider</w:t>
      </w:r>
      <w:r>
        <w:t xml:space="preserve"> in relation to the </w:t>
      </w:r>
      <w:r w:rsidR="00EB1E84">
        <w:t xml:space="preserve">terminated </w:t>
      </w:r>
      <w:r>
        <w:t>Services shall be terminated with effect from the end of the Termination Assistance Period.</w:t>
      </w:r>
    </w:p>
    <w:p w14:paraId="7348C556" w14:textId="77777777" w:rsidR="00B639A4" w:rsidRPr="00AC7E09" w:rsidRDefault="00B639A4" w:rsidP="00B639A4">
      <w:pPr>
        <w:pStyle w:val="Level1"/>
        <w:rPr>
          <w:b/>
          <w:bCs/>
          <w:caps/>
        </w:rPr>
      </w:pPr>
      <w:r w:rsidRPr="00AC7E09">
        <w:rPr>
          <w:b/>
          <w:bCs/>
          <w:caps/>
        </w:rPr>
        <w:t>Assets, sub-contracts and software</w:t>
      </w:r>
    </w:p>
    <w:p w14:paraId="49C759B2" w14:textId="77777777" w:rsidR="00B639A4" w:rsidRPr="00A53314" w:rsidRDefault="00B639A4" w:rsidP="00B639A4">
      <w:pPr>
        <w:pStyle w:val="Level2"/>
      </w:pPr>
      <w:r>
        <w:t xml:space="preserve">Following notice of termination </w:t>
      </w:r>
      <w:r w:rsidR="00EB1E84">
        <w:t>or Partial Termination</w:t>
      </w:r>
      <w:r w:rsidR="00EB1E84" w:rsidRPr="00CC589C">
        <w:t xml:space="preserve"> </w:t>
      </w:r>
      <w:r>
        <w:t xml:space="preserve">of this Agreement and during the Termination Assistance Period, the </w:t>
      </w:r>
      <w:r w:rsidR="0085574D">
        <w:t>Service Provider</w:t>
      </w:r>
      <w:r>
        <w:t xml:space="preserve"> shall not, </w:t>
      </w:r>
      <w:r w:rsidR="00EB1E84">
        <w:t>in respect of the terminated Services,</w:t>
      </w:r>
      <w:r w:rsidR="00EB1E84" w:rsidRPr="00CC589C">
        <w:t xml:space="preserve"> </w:t>
      </w:r>
      <w:r>
        <w:t xml:space="preserve">without the </w:t>
      </w:r>
      <w:r w:rsidR="0022145F">
        <w:t>Customer</w:t>
      </w:r>
      <w:r w:rsidR="007A6FD6" w:rsidRPr="007A6FD6">
        <w:t xml:space="preserve"> </w:t>
      </w:r>
      <w:r w:rsidR="007A6FD6">
        <w:t>Relationship Manager</w:t>
      </w:r>
      <w:r>
        <w:t>'s prior written consent:</w:t>
      </w:r>
    </w:p>
    <w:p w14:paraId="7FC8D967" w14:textId="77777777" w:rsidR="00B639A4" w:rsidRPr="00A53314" w:rsidRDefault="00B639A4" w:rsidP="00B639A4">
      <w:pPr>
        <w:pStyle w:val="Level3"/>
      </w:pPr>
      <w:r>
        <w:t>terminate, enter into or vary any Sub-contract except to the extent that such change does not or will not affect the provision of Services or the Charges;</w:t>
      </w:r>
    </w:p>
    <w:p w14:paraId="57493928" w14:textId="77777777" w:rsidR="00B639A4" w:rsidRPr="00A53314" w:rsidRDefault="00B639A4" w:rsidP="00B639A4">
      <w:pPr>
        <w:pStyle w:val="Level3"/>
      </w:pPr>
      <w:r>
        <w:t>(subject to normal maintenance requirements) make material modifications to, or dispose of, any existing Assets or acquire any new Assets; or</w:t>
      </w:r>
    </w:p>
    <w:p w14:paraId="2F228D5F" w14:textId="77777777" w:rsidR="00B639A4" w:rsidRPr="00A53314" w:rsidRDefault="00B639A4" w:rsidP="00B639A4">
      <w:pPr>
        <w:pStyle w:val="Level3"/>
      </w:pPr>
      <w:r>
        <w:t>terminate, enter into or vary any licence for software in connection with the Services.</w:t>
      </w:r>
    </w:p>
    <w:p w14:paraId="5B96472F" w14:textId="7801B6B8" w:rsidR="00B639A4" w:rsidRPr="00A53314" w:rsidRDefault="00B639A4" w:rsidP="00852C3A">
      <w:pPr>
        <w:pStyle w:val="Level2"/>
      </w:pPr>
      <w:r>
        <w:t xml:space="preserve">Within </w:t>
      </w:r>
      <w:r w:rsidR="00852C3A">
        <w:t>twenty (</w:t>
      </w:r>
      <w:r>
        <w:t>20</w:t>
      </w:r>
      <w:r w:rsidR="00852C3A">
        <w:t>)</w:t>
      </w:r>
      <w:r>
        <w:t xml:space="preserve"> Working Days of receipt of the up-to-date Registers provided by the </w:t>
      </w:r>
      <w:r w:rsidR="0085574D">
        <w:t>Service Provider</w:t>
      </w:r>
      <w:r>
        <w:t xml:space="preserve"> pursuant to paragraph </w:t>
      </w:r>
      <w:r w:rsidR="00565259">
        <w:fldChar w:fldCharType="begin"/>
      </w:r>
      <w:r w:rsidR="00852C3A">
        <w:instrText xml:space="preserve"> REF _Ref384116998 \r \h </w:instrText>
      </w:r>
      <w:r w:rsidR="00565259">
        <w:fldChar w:fldCharType="separate"/>
      </w:r>
      <w:r w:rsidR="000F6B7C">
        <w:rPr>
          <w:rFonts w:hint="eastAsia"/>
          <w:cs/>
        </w:rPr>
        <w:t>‎</w:t>
      </w:r>
      <w:r w:rsidR="000F6B7C">
        <w:t>5.3.6</w:t>
      </w:r>
      <w:r w:rsidR="00565259">
        <w:fldChar w:fldCharType="end"/>
      </w:r>
      <w:r>
        <w:t xml:space="preserve">, the </w:t>
      </w:r>
      <w:r w:rsidR="0022145F">
        <w:t>Customer</w:t>
      </w:r>
      <w:r>
        <w:t xml:space="preserve"> </w:t>
      </w:r>
      <w:r w:rsidR="007A6FD6">
        <w:t xml:space="preserve">Relationship Manager </w:t>
      </w:r>
      <w:r>
        <w:t xml:space="preserve">shall provide written notice to the </w:t>
      </w:r>
      <w:r w:rsidR="0085574D">
        <w:t>Service Provider</w:t>
      </w:r>
      <w:r>
        <w:t xml:space="preserve"> setting out:</w:t>
      </w:r>
    </w:p>
    <w:p w14:paraId="2F35AF77" w14:textId="77777777" w:rsidR="00B639A4" w:rsidRPr="00A53314" w:rsidRDefault="00B639A4" w:rsidP="00B639A4">
      <w:pPr>
        <w:pStyle w:val="Level3"/>
      </w:pPr>
      <w:r>
        <w:t xml:space="preserve">which, if any, of the Transferable Assets the </w:t>
      </w:r>
      <w:r w:rsidR="0022145F">
        <w:t>Customer</w:t>
      </w:r>
      <w:r>
        <w:t xml:space="preserve"> requires to be transferred to the </w:t>
      </w:r>
      <w:r w:rsidR="0022145F">
        <w:t>Customer</w:t>
      </w:r>
      <w:r>
        <w:t xml:space="preserve"> and/or the Replacement </w:t>
      </w:r>
      <w:r w:rsidR="0085574D">
        <w:t>Service Provider</w:t>
      </w:r>
      <w:r>
        <w:t xml:space="preserve"> </w:t>
      </w:r>
      <w:r w:rsidR="00EB1E84">
        <w:t xml:space="preserve">in respect of the terminated Services </w:t>
      </w:r>
      <w:r>
        <w:t>(“</w:t>
      </w:r>
      <w:r w:rsidRPr="007D01DF">
        <w:rPr>
          <w:b/>
          <w:bCs/>
        </w:rPr>
        <w:t>Transferring Assets</w:t>
      </w:r>
      <w:r>
        <w:t>”);</w:t>
      </w:r>
    </w:p>
    <w:p w14:paraId="39993675" w14:textId="77777777" w:rsidR="00B639A4" w:rsidRPr="00A53314" w:rsidRDefault="00B639A4" w:rsidP="00B639A4">
      <w:pPr>
        <w:pStyle w:val="Level3"/>
      </w:pPr>
      <w:bookmarkStart w:id="14" w:name="_Ref384117025"/>
      <w:r>
        <w:t>which, if any, of:</w:t>
      </w:r>
      <w:bookmarkEnd w:id="14"/>
    </w:p>
    <w:p w14:paraId="45CAF242" w14:textId="77777777" w:rsidR="00B639A4" w:rsidRPr="00A53314" w:rsidRDefault="00B639A4" w:rsidP="00B639A4">
      <w:pPr>
        <w:pStyle w:val="Level4"/>
      </w:pPr>
      <w:r>
        <w:t>the Exclusive Assets that are not Transferable Assets; and</w:t>
      </w:r>
    </w:p>
    <w:p w14:paraId="15BC99F5" w14:textId="77777777" w:rsidR="00B639A4" w:rsidRPr="00A53314" w:rsidRDefault="00B639A4" w:rsidP="00AC71F3">
      <w:pPr>
        <w:pStyle w:val="Level4"/>
      </w:pPr>
      <w:r w:rsidRPr="00E44C7B">
        <w:rPr>
          <w:lang w:val="fr-FR"/>
        </w:rPr>
        <w:t xml:space="preserve">the Non-Exclusive </w:t>
      </w:r>
      <w:r w:rsidR="00AC71F3">
        <w:t>Assets</w:t>
      </w:r>
      <w:r w:rsidRPr="00E44C7B">
        <w:rPr>
          <w:lang w:val="fr-FR"/>
        </w:rPr>
        <w:t>,</w:t>
      </w:r>
    </w:p>
    <w:p w14:paraId="7F6B0685" w14:textId="77777777" w:rsidR="00B639A4" w:rsidRDefault="00B639A4" w:rsidP="00B639A4">
      <w:pPr>
        <w:pStyle w:val="Body3"/>
      </w:pPr>
      <w:r>
        <w:t xml:space="preserve">the </w:t>
      </w:r>
      <w:r w:rsidR="0022145F">
        <w:t>Customer</w:t>
      </w:r>
      <w:r>
        <w:t xml:space="preserve"> and/or the Replacement </w:t>
      </w:r>
      <w:r w:rsidR="0085574D">
        <w:t>Service Provider</w:t>
      </w:r>
      <w:r>
        <w:t xml:space="preserve"> requires the continued use of; and</w:t>
      </w:r>
    </w:p>
    <w:p w14:paraId="47E61733" w14:textId="77777777" w:rsidR="00B639A4" w:rsidRPr="00A53314" w:rsidRDefault="00B639A4" w:rsidP="00B639A4">
      <w:pPr>
        <w:pStyle w:val="Level3"/>
      </w:pPr>
      <w:bookmarkStart w:id="15" w:name="_Ref384116605"/>
      <w:r>
        <w:t xml:space="preserve">which, if any, of Transferable Contracts the </w:t>
      </w:r>
      <w:r w:rsidR="0022145F">
        <w:t>Customer</w:t>
      </w:r>
      <w:r>
        <w:t xml:space="preserve"> </w:t>
      </w:r>
      <w:r w:rsidR="007A6FD6">
        <w:t xml:space="preserve">Relationship Manager </w:t>
      </w:r>
      <w:r>
        <w:t xml:space="preserve">requires to be assigned or novated to the </w:t>
      </w:r>
      <w:r w:rsidR="0022145F">
        <w:t>Customer</w:t>
      </w:r>
      <w:r>
        <w:t xml:space="preserve"> and/or the Replacement </w:t>
      </w:r>
      <w:r w:rsidR="0085574D">
        <w:t>Service Provider</w:t>
      </w:r>
      <w:r>
        <w:t xml:space="preserve"> (the “</w:t>
      </w:r>
      <w:r w:rsidRPr="00550D7B">
        <w:rPr>
          <w:b/>
          <w:bCs/>
        </w:rPr>
        <w:t>Transferring Contracts</w:t>
      </w:r>
      <w:r>
        <w:t>”),</w:t>
      </w:r>
      <w:bookmarkEnd w:id="15"/>
    </w:p>
    <w:p w14:paraId="6114D52B" w14:textId="77777777" w:rsidR="00B639A4" w:rsidRPr="00A53314" w:rsidRDefault="00B639A4" w:rsidP="00B639A4">
      <w:pPr>
        <w:pStyle w:val="Body2"/>
      </w:pPr>
      <w:r>
        <w:t xml:space="preserve">in order for the </w:t>
      </w:r>
      <w:r w:rsidR="0022145F">
        <w:t>Customer</w:t>
      </w:r>
      <w:r>
        <w:t xml:space="preserve"> and/or its Replacement </w:t>
      </w:r>
      <w:r w:rsidR="0085574D">
        <w:t>Service Provider</w:t>
      </w:r>
      <w:r>
        <w:t xml:space="preserve"> to provide the Services from the expiry of the Termination Assistance Period. </w:t>
      </w:r>
      <w:r w:rsidR="00AC71F3">
        <w:t xml:space="preserve"> </w:t>
      </w:r>
      <w:r>
        <w:t xml:space="preserve">Where requested by the </w:t>
      </w:r>
      <w:r w:rsidR="0022145F">
        <w:t>Customer</w:t>
      </w:r>
      <w:r>
        <w:t xml:space="preserve"> </w:t>
      </w:r>
      <w:r w:rsidR="007A6FD6">
        <w:t xml:space="preserve">Relationship Manager </w:t>
      </w:r>
      <w:r>
        <w:t xml:space="preserve">and/or its Replacement </w:t>
      </w:r>
      <w:r w:rsidR="0085574D">
        <w:t>Service Provider</w:t>
      </w:r>
      <w:r>
        <w:t xml:space="preserve">, the </w:t>
      </w:r>
      <w:r w:rsidR="0085574D">
        <w:t>Service Provider</w:t>
      </w:r>
      <w:r>
        <w:t xml:space="preserve"> shall provide all reasonable assistance to the </w:t>
      </w:r>
      <w:r w:rsidR="0022145F">
        <w:t>Customer</w:t>
      </w:r>
      <w:r>
        <w:t xml:space="preserve"> and/or its Replacement </w:t>
      </w:r>
      <w:r w:rsidR="0085574D">
        <w:t>Service Provider</w:t>
      </w:r>
      <w:r>
        <w:t xml:space="preserve"> to enable it to determine which Transferable Assets and Transferable Contracts the </w:t>
      </w:r>
      <w:r w:rsidR="0022145F">
        <w:t>Customer</w:t>
      </w:r>
      <w:r>
        <w:t xml:space="preserve"> and/or its Replacement </w:t>
      </w:r>
      <w:r w:rsidR="0085574D">
        <w:t>Service Provider</w:t>
      </w:r>
      <w:r>
        <w:t xml:space="preserve"> requires to provide the Services or Replacement Services.</w:t>
      </w:r>
    </w:p>
    <w:p w14:paraId="7742C40F" w14:textId="77777777" w:rsidR="008A0E97" w:rsidRDefault="00B639A4" w:rsidP="008A0E97">
      <w:pPr>
        <w:pStyle w:val="Level2"/>
      </w:pPr>
      <w:r>
        <w:t>With effect from</w:t>
      </w:r>
      <w:r w:rsidR="008A0E97">
        <w:t>:</w:t>
      </w:r>
    </w:p>
    <w:p w14:paraId="576873CD" w14:textId="77777777" w:rsidR="008A0E97" w:rsidRPr="008A0E97" w:rsidRDefault="008A0E97" w:rsidP="008A0E97">
      <w:pPr>
        <w:pStyle w:val="Body2"/>
        <w:ind w:left="1843" w:hanging="992"/>
      </w:pPr>
      <w:r>
        <w:t xml:space="preserve">(i) </w:t>
      </w:r>
      <w:r>
        <w:tab/>
      </w:r>
      <w:r w:rsidR="00B639A4">
        <w:t xml:space="preserve">the expiry </w:t>
      </w:r>
      <w:r w:rsidRPr="008A0E97">
        <w:t>or termination of the Agreement; or</w:t>
      </w:r>
    </w:p>
    <w:p w14:paraId="5D2F5F28" w14:textId="77777777" w:rsidR="008A0E97" w:rsidRDefault="008A0E97" w:rsidP="008A0E97">
      <w:pPr>
        <w:pStyle w:val="Body2"/>
        <w:ind w:left="1843" w:hanging="992"/>
      </w:pPr>
      <w:r w:rsidRPr="008A0E97">
        <w:t>(ii)</w:t>
      </w:r>
      <w:r w:rsidRPr="008A0E97">
        <w:tab/>
        <w:t xml:space="preserve">where the Service Provider demonstrates to the Customer’s satisfaction that the Transferring Assets are reasonably required by the Service Provider to perform the Termination Services, the expiry </w:t>
      </w:r>
      <w:r w:rsidR="00B639A4">
        <w:t xml:space="preserve">of the Termination Assistance Period, </w:t>
      </w:r>
    </w:p>
    <w:p w14:paraId="7D6259A5" w14:textId="77777777" w:rsidR="00B639A4" w:rsidRPr="004538E1" w:rsidRDefault="00B639A4" w:rsidP="008A0E97">
      <w:pPr>
        <w:pStyle w:val="Body2"/>
      </w:pPr>
      <w:r>
        <w:t xml:space="preserve">the </w:t>
      </w:r>
      <w:r w:rsidR="0085574D">
        <w:t>Service Provider</w:t>
      </w:r>
      <w:r>
        <w:t xml:space="preserve"> shall sell the Transferring Assets to the </w:t>
      </w:r>
      <w:r w:rsidR="0022145F">
        <w:t>Customer</w:t>
      </w:r>
      <w:r>
        <w:t xml:space="preserve"> and/or its nominated Replacement </w:t>
      </w:r>
      <w:r w:rsidR="0085574D">
        <w:t>Service Provider</w:t>
      </w:r>
      <w:r>
        <w:t xml:space="preserve"> for a consideration equal to their Net Book Value, except where:</w:t>
      </w:r>
    </w:p>
    <w:p w14:paraId="41160029" w14:textId="77777777" w:rsidR="00B639A4" w:rsidRPr="004538E1" w:rsidRDefault="00B639A4" w:rsidP="00B639A4">
      <w:pPr>
        <w:pStyle w:val="Level3"/>
      </w:pPr>
      <w:r>
        <w:t xml:space="preserve">a Termination Payment is payable by the </w:t>
      </w:r>
      <w:r w:rsidR="0022145F">
        <w:t>Customer</w:t>
      </w:r>
      <w:r>
        <w:t xml:space="preserve"> to the </w:t>
      </w:r>
      <w:r w:rsidR="0085574D">
        <w:t>Service Provider</w:t>
      </w:r>
      <w:r>
        <w:t>, in which case, payment for such Assets shall be included within the Termination Payment; or</w:t>
      </w:r>
    </w:p>
    <w:p w14:paraId="0410EA0F" w14:textId="77777777" w:rsidR="003B3A2F" w:rsidRDefault="00B639A4" w:rsidP="00B639A4">
      <w:pPr>
        <w:pStyle w:val="Level3"/>
      </w:pPr>
      <w:r>
        <w:t>the cost of the Transferring Asset has been partially or fully paid for through the Charges at the time of expiry or termination of this Agreement</w:t>
      </w:r>
      <w:r w:rsidR="003B3A2F">
        <w:t>:</w:t>
      </w:r>
    </w:p>
    <w:p w14:paraId="17EFE7AA" w14:textId="77777777" w:rsidR="00565259" w:rsidRDefault="003B3A2F">
      <w:pPr>
        <w:pStyle w:val="Level4"/>
      </w:pPr>
      <w:r>
        <w:t>as identified in the Financial Model;</w:t>
      </w:r>
    </w:p>
    <w:p w14:paraId="699730A8" w14:textId="77777777" w:rsidR="00565259" w:rsidRDefault="003B3A2F">
      <w:pPr>
        <w:pStyle w:val="Level4"/>
      </w:pPr>
      <w:r>
        <w:t>as agreed under the Change Control Procedure; or</w:t>
      </w:r>
    </w:p>
    <w:p w14:paraId="68329D4E" w14:textId="77777777" w:rsidR="00565259" w:rsidRDefault="003B3A2F">
      <w:pPr>
        <w:pStyle w:val="Level4"/>
      </w:pPr>
      <w:r>
        <w:t>as otherwise agreed under this Agreement,</w:t>
      </w:r>
    </w:p>
    <w:p w14:paraId="78C9B856" w14:textId="77777777" w:rsidR="00565259" w:rsidRDefault="00B639A4">
      <w:pPr>
        <w:pStyle w:val="Level4"/>
        <w:numPr>
          <w:ilvl w:val="0"/>
          <w:numId w:val="0"/>
        </w:numPr>
        <w:ind w:left="1843"/>
      </w:pPr>
      <w:r>
        <w:t xml:space="preserve">in which case the </w:t>
      </w:r>
      <w:r w:rsidR="0022145F">
        <w:t>Customer</w:t>
      </w:r>
      <w:r>
        <w:t xml:space="preserve"> shall pay the </w:t>
      </w:r>
      <w:r w:rsidR="0085574D">
        <w:t>Service Provider</w:t>
      </w:r>
      <w:r>
        <w:t xml:space="preserve"> the Net Book Value of the Transferring Asset less the amount already paid through the Charges.</w:t>
      </w:r>
    </w:p>
    <w:p w14:paraId="6DB1B6DF" w14:textId="77777777" w:rsidR="00B639A4" w:rsidRPr="00F9589F" w:rsidRDefault="00B639A4" w:rsidP="00B639A4">
      <w:pPr>
        <w:pStyle w:val="Level2"/>
      </w:pPr>
      <w:r>
        <w:t xml:space="preserve">Risk in the Transferring Assets shall pass to the </w:t>
      </w:r>
      <w:r w:rsidR="0022145F">
        <w:t>Customer</w:t>
      </w:r>
      <w:r>
        <w:t xml:space="preserve"> or the Replacement </w:t>
      </w:r>
      <w:r w:rsidR="0085574D">
        <w:t>Service Provider</w:t>
      </w:r>
      <w:r>
        <w:t xml:space="preserve"> (as appropriate) at the end of the Termination Assistance Period and title to the Transferring Assets shall pass to the </w:t>
      </w:r>
      <w:r w:rsidR="0022145F">
        <w:t>Customer</w:t>
      </w:r>
      <w:r>
        <w:t xml:space="preserve"> or the Replacement </w:t>
      </w:r>
      <w:r w:rsidR="0085574D">
        <w:t>Service Provider</w:t>
      </w:r>
      <w:r>
        <w:t xml:space="preserve"> (as appropriate) on payment for the same.</w:t>
      </w:r>
    </w:p>
    <w:p w14:paraId="55C17E20" w14:textId="64C95B86" w:rsidR="00B639A4" w:rsidRPr="00F9589F" w:rsidRDefault="00B639A4" w:rsidP="00852C3A">
      <w:pPr>
        <w:pStyle w:val="Level2"/>
      </w:pPr>
      <w:r>
        <w:t xml:space="preserve">Where the </w:t>
      </w:r>
      <w:r w:rsidR="0085574D">
        <w:t>Service Provider</w:t>
      </w:r>
      <w:r>
        <w:t xml:space="preserve"> is notified in accordance with paragraph </w:t>
      </w:r>
      <w:r w:rsidR="00565259">
        <w:fldChar w:fldCharType="begin"/>
      </w:r>
      <w:r w:rsidR="00852C3A">
        <w:instrText xml:space="preserve"> REF _Ref384117025 \r \h </w:instrText>
      </w:r>
      <w:r w:rsidR="00565259">
        <w:fldChar w:fldCharType="separate"/>
      </w:r>
      <w:r w:rsidR="000F6B7C">
        <w:rPr>
          <w:rFonts w:hint="eastAsia"/>
          <w:cs/>
        </w:rPr>
        <w:t>‎</w:t>
      </w:r>
      <w:r w:rsidR="000F6B7C">
        <w:t>6.2.2</w:t>
      </w:r>
      <w:r w:rsidR="00565259">
        <w:fldChar w:fldCharType="end"/>
      </w:r>
      <w:r>
        <w:t xml:space="preserve"> that the </w:t>
      </w:r>
      <w:r w:rsidR="0022145F">
        <w:t>Customer</w:t>
      </w:r>
      <w:r>
        <w:t xml:space="preserve"> and/or the Replacement </w:t>
      </w:r>
      <w:r w:rsidR="0085574D">
        <w:t>Service Provider</w:t>
      </w:r>
      <w:r>
        <w:t xml:space="preserve"> requires continued use of any Exclusive Assets that are not Transferable Assets or any Non-Exclusive Assets, the </w:t>
      </w:r>
      <w:r w:rsidR="0085574D">
        <w:t>Service Provider</w:t>
      </w:r>
      <w:r>
        <w:t xml:space="preserve"> shall as soon as reasonably practicable:</w:t>
      </w:r>
    </w:p>
    <w:p w14:paraId="7B1067DD" w14:textId="77777777" w:rsidR="00B639A4" w:rsidRPr="00F9589F" w:rsidRDefault="00B639A4" w:rsidP="00B639A4">
      <w:pPr>
        <w:pStyle w:val="Level3"/>
      </w:pPr>
      <w:r>
        <w:t xml:space="preserve">procure a non-exclusive, perpetual, royalty-free licence (or licence on such other terms that have been agreed by the </w:t>
      </w:r>
      <w:r w:rsidR="0022145F">
        <w:t>Customer</w:t>
      </w:r>
      <w:r>
        <w:t xml:space="preserve">) for the </w:t>
      </w:r>
      <w:r w:rsidR="0022145F">
        <w:t>Customer</w:t>
      </w:r>
      <w:r>
        <w:t xml:space="preserve"> and/or the Replacement </w:t>
      </w:r>
      <w:r w:rsidR="0085574D">
        <w:t>Service Provider</w:t>
      </w:r>
      <w:r>
        <w:t xml:space="preserve"> to use such assets (with a right of sub</w:t>
      </w:r>
      <w:r w:rsidR="00AC71F3">
        <w:t>-</w:t>
      </w:r>
      <w:r>
        <w:t>licence or assignment on the same terms); or failing which</w:t>
      </w:r>
    </w:p>
    <w:p w14:paraId="3F6D8C1C" w14:textId="77777777" w:rsidR="00B639A4" w:rsidRPr="00F9589F" w:rsidRDefault="00B639A4" w:rsidP="00B639A4">
      <w:pPr>
        <w:pStyle w:val="Level3"/>
      </w:pPr>
      <w:r>
        <w:t xml:space="preserve">procure a suitable alternative to such assets and the </w:t>
      </w:r>
      <w:r w:rsidR="0022145F">
        <w:t>Customer</w:t>
      </w:r>
      <w:r>
        <w:t xml:space="preserve"> or the Replacement </w:t>
      </w:r>
      <w:r w:rsidR="0085574D">
        <w:t>Service Provider</w:t>
      </w:r>
      <w:r>
        <w:t xml:space="preserve"> shall bear the reasonable proven costs of procuring the same.</w:t>
      </w:r>
    </w:p>
    <w:p w14:paraId="68A4EDB4" w14:textId="77777777" w:rsidR="00B639A4" w:rsidRPr="00EF05F9" w:rsidRDefault="00B639A4" w:rsidP="00B639A4">
      <w:pPr>
        <w:pStyle w:val="Level2"/>
      </w:pPr>
      <w:bookmarkStart w:id="16" w:name="_Ref384117059"/>
      <w:r>
        <w:t xml:space="preserve">The </w:t>
      </w:r>
      <w:r w:rsidR="0085574D">
        <w:t>Service Provider</w:t>
      </w:r>
      <w:r>
        <w:t xml:space="preserve"> shall as soon as reasonably practicable assign or procure the novation to the </w:t>
      </w:r>
      <w:r w:rsidR="0022145F">
        <w:t>Customer</w:t>
      </w:r>
      <w:r>
        <w:t xml:space="preserve"> and/or the Replacement </w:t>
      </w:r>
      <w:r w:rsidR="0085574D">
        <w:t>Service Provider</w:t>
      </w:r>
      <w:r>
        <w:t xml:space="preserve"> of the Transferring Contracts.  The </w:t>
      </w:r>
      <w:r w:rsidR="0085574D">
        <w:t>Service Provider</w:t>
      </w:r>
      <w:r>
        <w:t xml:space="preserve"> shall execute such documents and provide such other assistance as the </w:t>
      </w:r>
      <w:r w:rsidR="0022145F">
        <w:t>Customer</w:t>
      </w:r>
      <w:r>
        <w:t xml:space="preserve"> reasonably requires to effect this novation or assignment.</w:t>
      </w:r>
      <w:bookmarkEnd w:id="16"/>
    </w:p>
    <w:p w14:paraId="1A4002EF" w14:textId="77777777" w:rsidR="00B639A4" w:rsidRPr="00EF05F9" w:rsidRDefault="00B639A4" w:rsidP="00B639A4">
      <w:pPr>
        <w:pStyle w:val="Level2"/>
      </w:pPr>
      <w:r>
        <w:t xml:space="preserve">The </w:t>
      </w:r>
      <w:r w:rsidR="0022145F">
        <w:t>Customer</w:t>
      </w:r>
      <w:r>
        <w:t xml:space="preserve"> shall:</w:t>
      </w:r>
    </w:p>
    <w:p w14:paraId="24BD5DEC" w14:textId="77777777" w:rsidR="00B639A4" w:rsidRPr="0068799E" w:rsidRDefault="00B639A4" w:rsidP="00B639A4">
      <w:pPr>
        <w:pStyle w:val="Level3"/>
      </w:pPr>
      <w:r>
        <w:t xml:space="preserve">accept assignments from the </w:t>
      </w:r>
      <w:r w:rsidR="0085574D">
        <w:t>Service Provider</w:t>
      </w:r>
      <w:r>
        <w:t xml:space="preserve"> or join with the </w:t>
      </w:r>
      <w:r w:rsidR="0085574D">
        <w:t>Service Provider</w:t>
      </w:r>
      <w:r>
        <w:t xml:space="preserve"> in procuring a novation of each Transferring Contract; and</w:t>
      </w:r>
    </w:p>
    <w:p w14:paraId="0FC8EB12" w14:textId="77777777" w:rsidR="00B639A4" w:rsidRPr="0068799E" w:rsidRDefault="00B639A4" w:rsidP="00B639A4">
      <w:pPr>
        <w:pStyle w:val="Level3"/>
      </w:pPr>
      <w:r>
        <w:t xml:space="preserve">once a Transferring Contract is novated or assigned to the </w:t>
      </w:r>
      <w:r w:rsidR="0022145F">
        <w:t>Customer</w:t>
      </w:r>
      <w:r>
        <w:t xml:space="preserve"> and/or the Replacement </w:t>
      </w:r>
      <w:r w:rsidR="0085574D">
        <w:t>Service Provider</w:t>
      </w:r>
      <w:r>
        <w:t xml:space="preserve">, carry out, perform and discharge all the obligations and liabilities created by or arising under that Transferring Contract and exercise its rights arising under that Transferring Contract, or as applicable, procure that the Replacement </w:t>
      </w:r>
      <w:r w:rsidR="0085574D">
        <w:t>Service Provider</w:t>
      </w:r>
      <w:r>
        <w:t xml:space="preserve"> does the same.</w:t>
      </w:r>
    </w:p>
    <w:p w14:paraId="29EEDE31" w14:textId="77777777" w:rsidR="00B639A4" w:rsidRPr="00370DE9" w:rsidRDefault="00B639A4" w:rsidP="00B639A4">
      <w:pPr>
        <w:pStyle w:val="Level2"/>
      </w:pPr>
      <w:r>
        <w:t xml:space="preserve">The </w:t>
      </w:r>
      <w:r w:rsidR="0085574D">
        <w:t>Service Provider</w:t>
      </w:r>
      <w:r>
        <w:t xml:space="preserve"> shall hold any Transferring Contracts on trust for the </w:t>
      </w:r>
      <w:r w:rsidR="0022145F">
        <w:t>Customer</w:t>
      </w:r>
      <w:r>
        <w:t xml:space="preserve"> until such time as the transfer of the relevant Transferring Contract to the </w:t>
      </w:r>
      <w:r w:rsidR="0022145F">
        <w:t>Customer</w:t>
      </w:r>
      <w:r>
        <w:t xml:space="preserve"> and/or the Replacement </w:t>
      </w:r>
      <w:r w:rsidR="0085574D">
        <w:t>Service Provider</w:t>
      </w:r>
      <w:r>
        <w:t xml:space="preserve"> has been effected.</w:t>
      </w:r>
    </w:p>
    <w:p w14:paraId="4BCED0AC" w14:textId="1D9DB782" w:rsidR="005361EB" w:rsidRDefault="005361EB" w:rsidP="005361EB">
      <w:pPr>
        <w:pStyle w:val="Level2"/>
      </w:pPr>
      <w:r>
        <w:t xml:space="preserve">The Service Provider shall indemnify the Customer (and/or the Replacement Service Provider, as applicable) against each loss, liability and cost arising out of any claims made by a counterparty to a Transferring Contract which is assigned or novated to the Customer (and/or Replacement Service Provider) pursuant to paragraph </w:t>
      </w:r>
      <w:r>
        <w:fldChar w:fldCharType="begin"/>
      </w:r>
      <w:r>
        <w:instrText xml:space="preserve"> REF _Ref384117059 \r \h </w:instrText>
      </w:r>
      <w:r>
        <w:fldChar w:fldCharType="separate"/>
      </w:r>
      <w:r w:rsidR="000F6B7C">
        <w:rPr>
          <w:rFonts w:hint="eastAsia"/>
          <w:cs/>
        </w:rPr>
        <w:t>‎</w:t>
      </w:r>
      <w:r w:rsidR="000F6B7C">
        <w:t>6.6</w:t>
      </w:r>
      <w:r>
        <w:fldChar w:fldCharType="end"/>
      </w:r>
      <w:r>
        <w:t xml:space="preserve"> both:</w:t>
      </w:r>
    </w:p>
    <w:p w14:paraId="58282C47" w14:textId="77777777" w:rsidR="005361EB" w:rsidRDefault="005361EB" w:rsidP="007D01DF">
      <w:pPr>
        <w:pStyle w:val="Level3"/>
      </w:pPr>
      <w:r>
        <w:t>in relation to any matters arising prior to the date of assignment or novation of such Sub</w:t>
      </w:r>
      <w:r>
        <w:noBreakHyphen/>
        <w:t xml:space="preserve">contract; and </w:t>
      </w:r>
    </w:p>
    <w:p w14:paraId="183778CF" w14:textId="458210E1" w:rsidR="00B639A4" w:rsidRPr="00370DE9" w:rsidRDefault="00EB1E84" w:rsidP="007D01DF">
      <w:pPr>
        <w:pStyle w:val="Level3"/>
      </w:pPr>
      <w:r>
        <w:t>i</w:t>
      </w:r>
      <w:r w:rsidR="00B54C51">
        <w:t>n</w:t>
      </w:r>
      <w:r>
        <w:t xml:space="preserve"> re</w:t>
      </w:r>
      <w:r w:rsidRPr="00DC6391">
        <w:t xml:space="preserve">lation to any matters arising after the date of assignment or novation of such Sub-contract where the loss, liability or cost arises as a result of the </w:t>
      </w:r>
      <w:r w:rsidR="00E812FE">
        <w:t>Service Provider</w:t>
      </w:r>
      <w:r w:rsidRPr="00DC6391">
        <w:t xml:space="preserve">’s failure to comply with </w:t>
      </w:r>
      <w:r w:rsidR="00E430AF">
        <w:t>c</w:t>
      </w:r>
      <w:r w:rsidRPr="00DC6391">
        <w:t xml:space="preserve">lause </w:t>
      </w:r>
      <w:r w:rsidR="00E430AF">
        <w:t>2</w:t>
      </w:r>
      <w:r w:rsidR="005C3027">
        <w:t>2</w:t>
      </w:r>
      <w:r w:rsidRPr="00DC6391">
        <w:t xml:space="preserve"> (Intellectual Property Rights) and/or </w:t>
      </w:r>
      <w:r w:rsidR="00E430AF">
        <w:t>c</w:t>
      </w:r>
      <w:r w:rsidRPr="00DC6391">
        <w:t xml:space="preserve">lause </w:t>
      </w:r>
      <w:r w:rsidR="00E430AF">
        <w:t>2</w:t>
      </w:r>
      <w:r w:rsidR="005C3027">
        <w:t>3</w:t>
      </w:r>
      <w:r w:rsidRPr="00DC6391">
        <w:t xml:space="preserve"> (</w:t>
      </w:r>
      <w:r w:rsidR="005C3027">
        <w:t xml:space="preserve">Transfer and </w:t>
      </w:r>
      <w:r w:rsidRPr="00DC6391">
        <w:t xml:space="preserve">Licences Granted by the </w:t>
      </w:r>
      <w:r w:rsidR="00E812FE">
        <w:t>Service Provider</w:t>
      </w:r>
      <w:r w:rsidRPr="00DC6391">
        <w:t>)</w:t>
      </w:r>
      <w:r w:rsidR="00B639A4">
        <w:t>.</w:t>
      </w:r>
    </w:p>
    <w:p w14:paraId="23226EF3" w14:textId="77777777" w:rsidR="00B639A4" w:rsidRPr="00AC7E09" w:rsidRDefault="0085574D" w:rsidP="00B639A4">
      <w:pPr>
        <w:pStyle w:val="Level1"/>
        <w:rPr>
          <w:b/>
          <w:bCs/>
          <w:caps/>
        </w:rPr>
      </w:pPr>
      <w:r>
        <w:rPr>
          <w:b/>
          <w:bCs/>
          <w:caps/>
        </w:rPr>
        <w:t>Service Provider</w:t>
      </w:r>
      <w:r w:rsidR="00B639A4" w:rsidRPr="00AC7E09">
        <w:rPr>
          <w:b/>
          <w:bCs/>
          <w:caps/>
        </w:rPr>
        <w:t xml:space="preserve"> personnel</w:t>
      </w:r>
    </w:p>
    <w:p w14:paraId="7B071A45" w14:textId="77777777" w:rsidR="00B639A4" w:rsidRPr="00774E0F" w:rsidRDefault="00B639A4" w:rsidP="00B639A4">
      <w:pPr>
        <w:pStyle w:val="Level2"/>
      </w:pPr>
      <w:r>
        <w:t xml:space="preserve">The </w:t>
      </w:r>
      <w:r w:rsidR="0022145F">
        <w:t>Customer</w:t>
      </w:r>
      <w:r>
        <w:t xml:space="preserve"> and </w:t>
      </w:r>
      <w:r w:rsidR="0085574D">
        <w:t>Service Provider</w:t>
      </w:r>
      <w:r>
        <w:t xml:space="preserve"> agree and acknowledge that in the event of the </w:t>
      </w:r>
      <w:r w:rsidR="0085574D">
        <w:t>Service Provider</w:t>
      </w:r>
      <w:r>
        <w:t xml:space="preserve"> ceasing to provide the Services or part of them for any reason, Schedule 9.1 (Staff Transfer) shall apply.</w:t>
      </w:r>
    </w:p>
    <w:p w14:paraId="5A87B988" w14:textId="77777777" w:rsidR="00B639A4" w:rsidRPr="00774E0F" w:rsidRDefault="00B639A4" w:rsidP="00B639A4">
      <w:pPr>
        <w:pStyle w:val="Level2"/>
      </w:pPr>
      <w:r>
        <w:t xml:space="preserve">The </w:t>
      </w:r>
      <w:r w:rsidR="0085574D">
        <w:t>Service Provider</w:t>
      </w:r>
      <w:r>
        <w:t xml:space="preserve"> shall not take any step (expressly or implicitly or directly or indirectly by itself or through any other person) to dissuade or discourage any employees engaged in the provision of the Services from transferring their employment to the </w:t>
      </w:r>
      <w:r w:rsidR="0022145F">
        <w:t>Customer</w:t>
      </w:r>
      <w:r>
        <w:t xml:space="preserve"> and/or the Replacement </w:t>
      </w:r>
      <w:r w:rsidR="0085574D">
        <w:t>Service Provider</w:t>
      </w:r>
      <w:r>
        <w:t>.</w:t>
      </w:r>
    </w:p>
    <w:p w14:paraId="23E588F9" w14:textId="77777777" w:rsidR="00B639A4" w:rsidRPr="00774E0F" w:rsidRDefault="00B639A4" w:rsidP="00B639A4">
      <w:pPr>
        <w:pStyle w:val="Level2"/>
      </w:pPr>
      <w:r>
        <w:t xml:space="preserve">During the Termination Assistance Period, the </w:t>
      </w:r>
      <w:r w:rsidR="0085574D">
        <w:t>Service Provider</w:t>
      </w:r>
      <w:r>
        <w:t xml:space="preserve"> shall give the </w:t>
      </w:r>
      <w:r w:rsidR="0022145F">
        <w:t>Customer</w:t>
      </w:r>
      <w:r>
        <w:t xml:space="preserve"> and/or the Replacement </w:t>
      </w:r>
      <w:r w:rsidR="0085574D">
        <w:t>Service Provider</w:t>
      </w:r>
      <w:r>
        <w:t xml:space="preserve"> reasonable access to the </w:t>
      </w:r>
      <w:r w:rsidR="0085574D">
        <w:t>Service Provider</w:t>
      </w:r>
      <w:r>
        <w:t xml:space="preserve">'s personnel to present the case for transferring their employment to the </w:t>
      </w:r>
      <w:r w:rsidR="0022145F">
        <w:t>Customer</w:t>
      </w:r>
      <w:r>
        <w:t xml:space="preserve"> and/or the Replacement </w:t>
      </w:r>
      <w:r w:rsidR="0085574D">
        <w:t>Service Provider</w:t>
      </w:r>
      <w:r>
        <w:t>.</w:t>
      </w:r>
    </w:p>
    <w:p w14:paraId="37C487E2" w14:textId="77777777" w:rsidR="00B639A4" w:rsidRDefault="00B639A4" w:rsidP="00B639A4">
      <w:pPr>
        <w:pStyle w:val="Level2"/>
      </w:pPr>
      <w:r>
        <w:t xml:space="preserve">The </w:t>
      </w:r>
      <w:r w:rsidR="0085574D">
        <w:t>Service Provider</w:t>
      </w:r>
      <w:r>
        <w:t xml:space="preserve"> shall immediately notify the </w:t>
      </w:r>
      <w:r w:rsidR="0022145F">
        <w:t>Customer</w:t>
      </w:r>
      <w:r>
        <w:t xml:space="preserve"> </w:t>
      </w:r>
      <w:r w:rsidR="007A6FD6">
        <w:t xml:space="preserve">Relationship Manager </w:t>
      </w:r>
      <w:r>
        <w:t xml:space="preserve">or, at the direction of the </w:t>
      </w:r>
      <w:r w:rsidR="0022145F">
        <w:t>Customer</w:t>
      </w:r>
      <w:r w:rsidR="007A6FD6">
        <w:t xml:space="preserve"> Relationship Manager</w:t>
      </w:r>
      <w:r>
        <w:t xml:space="preserve">, the Replacement </w:t>
      </w:r>
      <w:r w:rsidR="0085574D">
        <w:t>Service Provider</w:t>
      </w:r>
      <w:r>
        <w:t xml:space="preserve"> of any period of notice given by the </w:t>
      </w:r>
      <w:r w:rsidR="0085574D">
        <w:t>Service Provider</w:t>
      </w:r>
      <w:r>
        <w:t xml:space="preserve"> or received from any person referred to in the Staffing Information, regardless of when such notice takes effect.</w:t>
      </w:r>
    </w:p>
    <w:p w14:paraId="099DB143" w14:textId="77777777" w:rsidR="00B639A4" w:rsidRDefault="00B639A4" w:rsidP="00B639A4">
      <w:pPr>
        <w:pStyle w:val="Level2"/>
      </w:pPr>
      <w:r>
        <w:t xml:space="preserve">The </w:t>
      </w:r>
      <w:r w:rsidR="0085574D">
        <w:t>Service Provider</w:t>
      </w:r>
      <w:r>
        <w:t xml:space="preserve"> shall not for a period of </w:t>
      </w:r>
      <w:r w:rsidR="00852C3A">
        <w:t>twelve (</w:t>
      </w:r>
      <w:r>
        <w:t>12</w:t>
      </w:r>
      <w:r w:rsidR="00852C3A">
        <w:t>)</w:t>
      </w:r>
      <w:r>
        <w:t xml:space="preserve"> months from the date of transfer reemploy or re-engage or entice any employees, </w:t>
      </w:r>
      <w:r w:rsidR="0085574D">
        <w:t>Service Provider</w:t>
      </w:r>
      <w:r>
        <w:t xml:space="preserve">s or Sub-contractors whose employment or engagement is transferred to the </w:t>
      </w:r>
      <w:r w:rsidR="0022145F">
        <w:t>Customer</w:t>
      </w:r>
      <w:r>
        <w:t xml:space="preserve"> and/or the Replacement </w:t>
      </w:r>
      <w:r w:rsidR="0085574D">
        <w:t>Service Provider</w:t>
      </w:r>
      <w:r w:rsidR="00614C56">
        <w:t>[, except that this paragraph shall not apply where the employee, supplier or Sub-contractor applies in response to a public advertisement of a vacancy]</w:t>
      </w:r>
      <w:r>
        <w:t>.</w:t>
      </w:r>
    </w:p>
    <w:p w14:paraId="01A607BF" w14:textId="77777777" w:rsidR="00B639A4" w:rsidRPr="00AC7E09" w:rsidRDefault="00B639A4" w:rsidP="00B639A4">
      <w:pPr>
        <w:pStyle w:val="Level1"/>
        <w:rPr>
          <w:b/>
          <w:bCs/>
          <w:caps/>
        </w:rPr>
      </w:pPr>
      <w:r w:rsidRPr="00AC7E09">
        <w:rPr>
          <w:b/>
          <w:bCs/>
          <w:caps/>
        </w:rPr>
        <w:t>Charges</w:t>
      </w:r>
    </w:p>
    <w:p w14:paraId="5983EAE6" w14:textId="77777777" w:rsidR="00B639A4" w:rsidRPr="00F371EF" w:rsidRDefault="00B639A4" w:rsidP="005D6A1F">
      <w:pPr>
        <w:pStyle w:val="Level2"/>
      </w:pPr>
      <w:r>
        <w:t xml:space="preserve">During the Termination Assistance Period (or for such shorter period as the </w:t>
      </w:r>
      <w:r w:rsidR="0022145F">
        <w:t>Customer</w:t>
      </w:r>
      <w:r>
        <w:t xml:space="preserve"> </w:t>
      </w:r>
      <w:r w:rsidR="007A6FD6">
        <w:t xml:space="preserve">Relationship Manager </w:t>
      </w:r>
      <w:r>
        <w:t xml:space="preserve">may require the </w:t>
      </w:r>
      <w:r w:rsidR="0085574D">
        <w:t>Service Provider</w:t>
      </w:r>
      <w:r>
        <w:t xml:space="preserve"> to provide the Termination Services), the </w:t>
      </w:r>
      <w:r w:rsidR="0022145F">
        <w:t>Customer</w:t>
      </w:r>
      <w:r>
        <w:t xml:space="preserve"> shall pay the Charges to the </w:t>
      </w:r>
      <w:r w:rsidR="0085574D">
        <w:t>Service Provider</w:t>
      </w:r>
      <w:r>
        <w:t xml:space="preserve"> in respect of the Termination Services in accordance </w:t>
      </w:r>
      <w:r w:rsidR="00921F37">
        <w:t xml:space="preserve">with the Staff Rate for the Service Provider </w:t>
      </w:r>
      <w:r w:rsidR="00AC0852">
        <w:t xml:space="preserve">Personnel in accordance with Schedule 7.1 (Charges and Invoicing) </w:t>
      </w:r>
      <w:r>
        <w:t>(but shall not be required to pay costs in excess of the estimate set out in the Exit Plan).  If the scope or timing of the Termination Services is changed and this results in a change to the costs of such Termination Services, the estimate may be varied in accordance with the Change Control Procedure.</w:t>
      </w:r>
    </w:p>
    <w:p w14:paraId="13D2886A" w14:textId="0E60A163" w:rsidR="005361EB" w:rsidRPr="0034503E" w:rsidRDefault="005361EB" w:rsidP="00B06E80">
      <w:pPr>
        <w:pStyle w:val="Level2"/>
      </w:pPr>
      <w:r>
        <w:t xml:space="preserve">Where the </w:t>
      </w:r>
      <w:r w:rsidR="00E812FE">
        <w:t>Customer</w:t>
      </w:r>
      <w:r>
        <w:t xml:space="preserve"> requests an extension to the Termination Services beyond the Termination Assistance Period in accordance with </w:t>
      </w:r>
      <w:r w:rsidR="00A96316">
        <w:t>p</w:t>
      </w:r>
      <w:r>
        <w:t>aragraph 5.2, the same rate as set out in the Exit Plan (or the Charges when not stated in the Exit Plan) shall be payable</w:t>
      </w:r>
      <w:r w:rsidR="00B06E80">
        <w:t>.</w:t>
      </w:r>
    </w:p>
    <w:p w14:paraId="0EC8069B" w14:textId="77777777" w:rsidR="00B639A4" w:rsidRPr="00F371EF" w:rsidRDefault="00B639A4" w:rsidP="00B639A4">
      <w:pPr>
        <w:pStyle w:val="Level2"/>
      </w:pPr>
      <w:r>
        <w:t>For the purpose of calculating the costs of providing the Termination Services for inclusion in the Exit Plan or, if no Exit Plan has been agreed, the costs of providing Termination Services shall be determined in accordance with the Change Control Procedure.</w:t>
      </w:r>
    </w:p>
    <w:p w14:paraId="2AB20F59" w14:textId="77777777" w:rsidR="00B639A4" w:rsidRPr="00F371EF" w:rsidRDefault="00B639A4" w:rsidP="00B639A4">
      <w:pPr>
        <w:pStyle w:val="Level2"/>
      </w:pPr>
      <w:r>
        <w:t xml:space="preserve">Except as otherwise expressly specified in this Agreement, the </w:t>
      </w:r>
      <w:r w:rsidR="0085574D">
        <w:t>Service Provider</w:t>
      </w:r>
      <w:r>
        <w:t xml:space="preserve"> shall not make any charges for the services provided by the </w:t>
      </w:r>
      <w:r w:rsidR="0085574D">
        <w:t>Service Provider</w:t>
      </w:r>
      <w:r>
        <w:t xml:space="preserve"> pursuant to, and the </w:t>
      </w:r>
      <w:r w:rsidR="0022145F">
        <w:t>Customer</w:t>
      </w:r>
      <w:r>
        <w:t xml:space="preserve"> shall not be obliged to pay for costs incurred by the </w:t>
      </w:r>
      <w:r w:rsidR="0085574D">
        <w:t>Service Provider</w:t>
      </w:r>
      <w:r>
        <w:t xml:space="preserve"> in relation to its compliance with, this Schedule including the preparation and implementation of the Exit Plan and any activities mutually agreed between the Parties to carry on after the expiry of the Termination Assistance Period.</w:t>
      </w:r>
    </w:p>
    <w:p w14:paraId="0C03952A" w14:textId="77777777" w:rsidR="00B639A4" w:rsidRPr="00AC7E09" w:rsidRDefault="00B639A4" w:rsidP="00B639A4">
      <w:pPr>
        <w:pStyle w:val="Level1"/>
        <w:rPr>
          <w:b/>
          <w:bCs/>
          <w:caps/>
        </w:rPr>
      </w:pPr>
      <w:r w:rsidRPr="00AC7E09">
        <w:rPr>
          <w:b/>
          <w:bCs/>
          <w:caps/>
        </w:rPr>
        <w:t>Apportionments</w:t>
      </w:r>
    </w:p>
    <w:p w14:paraId="007E18D8" w14:textId="77777777" w:rsidR="00B639A4" w:rsidRPr="003C54BE" w:rsidRDefault="00B639A4" w:rsidP="00B639A4">
      <w:pPr>
        <w:pStyle w:val="Level2"/>
      </w:pPr>
      <w:bookmarkStart w:id="17" w:name="_Ref384117127"/>
      <w:r>
        <w:t xml:space="preserve">All outgoings and expenses (including any remuneration due) and all rents, royalties and other periodical payments receivable in respect of the Transferring Assets and Transferring Contracts shall be apportioned between the </w:t>
      </w:r>
      <w:r w:rsidR="0022145F">
        <w:t>Customer</w:t>
      </w:r>
      <w:r>
        <w:t xml:space="preserve"> and the </w:t>
      </w:r>
      <w:r w:rsidR="0085574D">
        <w:t>Service Provider</w:t>
      </w:r>
      <w:r>
        <w:t xml:space="preserve"> and/or the Replacement </w:t>
      </w:r>
      <w:r w:rsidR="0085574D">
        <w:t>Service Provider</w:t>
      </w:r>
      <w:r>
        <w:t xml:space="preserve"> and the </w:t>
      </w:r>
      <w:r w:rsidR="0085574D">
        <w:t>Service Provider</w:t>
      </w:r>
      <w:r>
        <w:t xml:space="preserve"> (as applicable) as follows:</w:t>
      </w:r>
      <w:bookmarkEnd w:id="17"/>
    </w:p>
    <w:p w14:paraId="008BCCDF" w14:textId="77777777" w:rsidR="00B639A4" w:rsidRPr="003C54BE" w:rsidRDefault="00B639A4" w:rsidP="00B639A4">
      <w:pPr>
        <w:pStyle w:val="Level3"/>
      </w:pPr>
      <w:r>
        <w:t>the amounts shall be annualised and divided by 365 to reach a daily rate;</w:t>
      </w:r>
    </w:p>
    <w:p w14:paraId="0E3F358C" w14:textId="77777777" w:rsidR="00B639A4" w:rsidRPr="003C54BE" w:rsidRDefault="00B639A4" w:rsidP="00B639A4">
      <w:pPr>
        <w:pStyle w:val="Level3"/>
      </w:pPr>
      <w:r>
        <w:t xml:space="preserve">the </w:t>
      </w:r>
      <w:r w:rsidR="0022145F">
        <w:t>Customer</w:t>
      </w:r>
      <w:r>
        <w:t xml:space="preserve"> shall be responsible for (or shall procure that the Replacement </w:t>
      </w:r>
      <w:r w:rsidR="0085574D">
        <w:t>Service Provider</w:t>
      </w:r>
      <w:r>
        <w:t xml:space="preserve"> shall be responsible for) or entitled to (as the case may be) that part of the value of the invoice pro rata to the number of complete days following the transfer, multiplied by the daily rate; and</w:t>
      </w:r>
    </w:p>
    <w:p w14:paraId="29F5F31E" w14:textId="77777777" w:rsidR="00B639A4" w:rsidRPr="003C54BE" w:rsidRDefault="00B639A4" w:rsidP="00B639A4">
      <w:pPr>
        <w:pStyle w:val="Level3"/>
      </w:pPr>
      <w:r>
        <w:t xml:space="preserve">the </w:t>
      </w:r>
      <w:r w:rsidR="0085574D">
        <w:t>Service Provider</w:t>
      </w:r>
      <w:r>
        <w:t xml:space="preserve"> shall be responsible for or entitled to (as the case may be) the rest of the invoice.</w:t>
      </w:r>
    </w:p>
    <w:p w14:paraId="5B7C9A61" w14:textId="432E2F2D" w:rsidR="00AC7E09" w:rsidRPr="00AC7E09" w:rsidRDefault="00B639A4" w:rsidP="00852C3A">
      <w:pPr>
        <w:pStyle w:val="Level2"/>
        <w:rPr>
          <w:b/>
          <w:bCs/>
        </w:rPr>
      </w:pPr>
      <w:r>
        <w:t xml:space="preserve">Each Party shall pay (and/or the </w:t>
      </w:r>
      <w:r w:rsidR="0022145F">
        <w:t>Customer</w:t>
      </w:r>
      <w:r>
        <w:t xml:space="preserve"> shall procure that the Replacement </w:t>
      </w:r>
      <w:r w:rsidR="0085574D">
        <w:t>Service Provider</w:t>
      </w:r>
      <w:r>
        <w:t xml:space="preserve"> shall pay) any monies due under paragraph </w:t>
      </w:r>
      <w:r w:rsidR="00565259">
        <w:fldChar w:fldCharType="begin"/>
      </w:r>
      <w:r w:rsidR="00852C3A">
        <w:instrText xml:space="preserve"> REF _Ref384117127 \r \h </w:instrText>
      </w:r>
      <w:r w:rsidR="00565259">
        <w:fldChar w:fldCharType="separate"/>
      </w:r>
      <w:r w:rsidR="000F6B7C">
        <w:rPr>
          <w:rFonts w:hint="eastAsia"/>
          <w:cs/>
        </w:rPr>
        <w:t>‎</w:t>
      </w:r>
      <w:r w:rsidR="000F6B7C">
        <w:t>9.1</w:t>
      </w:r>
      <w:r w:rsidR="00565259">
        <w:fldChar w:fldCharType="end"/>
      </w:r>
      <w:r>
        <w:t xml:space="preserve"> as soon as reasonably practicable.</w:t>
      </w:r>
    </w:p>
    <w:p w14:paraId="563B6094" w14:textId="3973405F" w:rsidR="00B639A4" w:rsidRDefault="00AC7E09" w:rsidP="00D069E0">
      <w:pPr>
        <w:jc w:val="center"/>
        <w:rPr>
          <w:b/>
          <w:bCs/>
        </w:rPr>
      </w:pPr>
      <w:r>
        <w:rPr>
          <w:b/>
          <w:bCs/>
        </w:rPr>
        <w:br w:type="page"/>
      </w:r>
      <w:r w:rsidRPr="00AC7E09">
        <w:rPr>
          <w:b/>
          <w:bCs/>
        </w:rPr>
        <w:t>ANNEX 1</w:t>
      </w:r>
    </w:p>
    <w:p w14:paraId="15795A1A" w14:textId="77777777" w:rsidR="00D069E0" w:rsidRPr="00AC7E09" w:rsidRDefault="00D069E0" w:rsidP="00D069E0">
      <w:pPr>
        <w:jc w:val="center"/>
      </w:pPr>
    </w:p>
    <w:p w14:paraId="3EF4EE20" w14:textId="77777777" w:rsidR="00B639A4" w:rsidRPr="003C54BE" w:rsidRDefault="00B639A4" w:rsidP="00AC7E09">
      <w:pPr>
        <w:pStyle w:val="Body"/>
        <w:jc w:val="center"/>
        <w:rPr>
          <w:b/>
          <w:bCs/>
        </w:rPr>
      </w:pPr>
      <w:r w:rsidRPr="003C54BE">
        <w:rPr>
          <w:b/>
          <w:bCs/>
        </w:rPr>
        <w:t>Scope of the Termination Services</w:t>
      </w:r>
    </w:p>
    <w:p w14:paraId="55600BBA" w14:textId="77777777" w:rsidR="00B639A4" w:rsidRDefault="00B639A4" w:rsidP="00B639A4">
      <w:pPr>
        <w:pStyle w:val="Level1"/>
        <w:numPr>
          <w:ilvl w:val="0"/>
          <w:numId w:val="16"/>
        </w:numPr>
      </w:pPr>
    </w:p>
    <w:p w14:paraId="60AED10F" w14:textId="77777777" w:rsidR="00B639A4" w:rsidRPr="00BD5A4F" w:rsidRDefault="00B639A4" w:rsidP="00B639A4">
      <w:pPr>
        <w:pStyle w:val="Level2"/>
        <w:numPr>
          <w:ilvl w:val="1"/>
          <w:numId w:val="16"/>
        </w:numPr>
      </w:pPr>
      <w:r>
        <w:t xml:space="preserve">The Termination Services to be provided by the </w:t>
      </w:r>
      <w:r w:rsidR="0085574D">
        <w:t>Service Provider</w:t>
      </w:r>
      <w:r>
        <w:t xml:space="preserve"> shall include such of the following services as the </w:t>
      </w:r>
      <w:r w:rsidR="0022145F">
        <w:t>Customer</w:t>
      </w:r>
      <w:r>
        <w:t xml:space="preserve"> may specify:</w:t>
      </w:r>
    </w:p>
    <w:p w14:paraId="2D971B45" w14:textId="77777777" w:rsidR="00B639A4" w:rsidRPr="00BD5A4F" w:rsidRDefault="00B639A4" w:rsidP="00B639A4">
      <w:pPr>
        <w:pStyle w:val="Level3"/>
      </w:pPr>
      <w:r>
        <w:t xml:space="preserve">ceasing all non-critical Software changes (except where agreed in writing with the </w:t>
      </w:r>
      <w:r w:rsidR="0022145F">
        <w:t>Customer</w:t>
      </w:r>
      <w:r w:rsidR="00D9428A" w:rsidRPr="00D9428A">
        <w:t xml:space="preserve"> </w:t>
      </w:r>
      <w:r w:rsidR="00D9428A">
        <w:t>Relationship Manager</w:t>
      </w:r>
      <w:r>
        <w:t>);</w:t>
      </w:r>
    </w:p>
    <w:p w14:paraId="18FDF259" w14:textId="77777777" w:rsidR="00B639A4" w:rsidRPr="00BD5A4F" w:rsidRDefault="00B639A4" w:rsidP="00B639A4">
      <w:pPr>
        <w:pStyle w:val="Level3"/>
      </w:pPr>
      <w:r>
        <w:t>notifying the Sub-contractors of procedures to be followed during the Termination Assistance Period and providing management to ensure these procedures are followed;</w:t>
      </w:r>
    </w:p>
    <w:p w14:paraId="6146F05C" w14:textId="77777777" w:rsidR="00B639A4" w:rsidRPr="00BD5A4F" w:rsidRDefault="00B639A4" w:rsidP="00B639A4">
      <w:pPr>
        <w:pStyle w:val="Level3"/>
      </w:pPr>
      <w:r>
        <w:t xml:space="preserve">providing assistance and expertise as necessary to examine all operational and business processes (including all supporting documentation) in place and re-writing and implementing processes and procedures such that they are appropriate for use by the </w:t>
      </w:r>
      <w:r w:rsidR="0022145F">
        <w:t>Customer</w:t>
      </w:r>
      <w:r>
        <w:t xml:space="preserve"> and/or the Replacement </w:t>
      </w:r>
      <w:r w:rsidR="0085574D">
        <w:t>Service Provider</w:t>
      </w:r>
      <w:r>
        <w:t xml:space="preserve"> after the end of the Termination Assistance Period;</w:t>
      </w:r>
    </w:p>
    <w:p w14:paraId="797FE3D1" w14:textId="77777777" w:rsidR="00B639A4" w:rsidRPr="00BD5A4F" w:rsidRDefault="00B639A4" w:rsidP="00B639A4">
      <w:pPr>
        <w:pStyle w:val="Level3"/>
      </w:pPr>
      <w:r>
        <w:t xml:space="preserve">delivering to the </w:t>
      </w:r>
      <w:r w:rsidR="0022145F">
        <w:t>Customer</w:t>
      </w:r>
      <w:r w:rsidR="00D9428A">
        <w:t xml:space="preserve"> Relationship Manager</w:t>
      </w:r>
      <w:r>
        <w:t xml:space="preserve"> the existing systems support profiles, monitoring or system logs, problem tracking/resolution documentation and status reports all relating to the </w:t>
      </w:r>
      <w:r w:rsidR="00852C3A">
        <w:t>twelve (</w:t>
      </w:r>
      <w:r>
        <w:t>12</w:t>
      </w:r>
      <w:r w:rsidR="00852C3A">
        <w:t>)</w:t>
      </w:r>
      <w:r>
        <w:t xml:space="preserve"> month period immediately prior to the commencement of the Termination Services; </w:t>
      </w:r>
    </w:p>
    <w:p w14:paraId="3A53C66E" w14:textId="77777777" w:rsidR="00B639A4" w:rsidRPr="00BD5A4F" w:rsidRDefault="00B639A4" w:rsidP="00B639A4">
      <w:pPr>
        <w:pStyle w:val="Level3"/>
      </w:pPr>
      <w:r>
        <w:t xml:space="preserve">providing details of work volumes and staffing requirements over the </w:t>
      </w:r>
      <w:r w:rsidR="00852C3A">
        <w:t>twelve (</w:t>
      </w:r>
      <w:r>
        <w:t>12</w:t>
      </w:r>
      <w:r w:rsidR="00852C3A">
        <w:t>)</w:t>
      </w:r>
      <w:r>
        <w:t xml:space="preserve"> month period immediately prior to the commencement of the Termination Services;</w:t>
      </w:r>
    </w:p>
    <w:p w14:paraId="3AF04D64" w14:textId="77777777" w:rsidR="00B639A4" w:rsidRPr="00BD5A4F" w:rsidRDefault="00B639A4" w:rsidP="00B639A4">
      <w:pPr>
        <w:pStyle w:val="Level3"/>
      </w:pPr>
      <w:r>
        <w:t>with respect to work in progress as at the end of the Termination Assistance Period, documenting the current status and stabilising for continuity during transition;</w:t>
      </w:r>
    </w:p>
    <w:p w14:paraId="2FD5D098" w14:textId="77777777" w:rsidR="00B639A4" w:rsidRPr="00BD5A4F" w:rsidRDefault="00B639A4" w:rsidP="00B639A4">
      <w:pPr>
        <w:pStyle w:val="Level3"/>
      </w:pPr>
      <w:r>
        <w:t xml:space="preserve">providing the </w:t>
      </w:r>
      <w:r w:rsidR="0022145F">
        <w:t>Customer</w:t>
      </w:r>
      <w:r w:rsidR="00D9428A" w:rsidRPr="00D9428A">
        <w:t xml:space="preserve"> </w:t>
      </w:r>
      <w:r w:rsidR="00D9428A">
        <w:t>Relationship Manager</w:t>
      </w:r>
      <w:r>
        <w:t xml:space="preserve"> with any problem logs which have not previously been provided to the </w:t>
      </w:r>
      <w:r w:rsidR="0022145F">
        <w:t>Customer</w:t>
      </w:r>
      <w:r w:rsidR="00D9428A" w:rsidRPr="00D9428A">
        <w:t xml:space="preserve"> </w:t>
      </w:r>
      <w:r w:rsidR="00D9428A">
        <w:t>Relationship Manager</w:t>
      </w:r>
      <w:r>
        <w:t>;</w:t>
      </w:r>
    </w:p>
    <w:p w14:paraId="38B013D6" w14:textId="77777777" w:rsidR="00B639A4" w:rsidRPr="00BD5A4F" w:rsidRDefault="00B639A4" w:rsidP="00B639A4">
      <w:pPr>
        <w:pStyle w:val="Level3"/>
      </w:pPr>
      <w:r>
        <w:t xml:space="preserve">providing assistance and expertise as necessary to examine all governance and reports in place for the provision of the Services and re-writing and implementing these during and for a period of </w:t>
      </w:r>
      <w:r w:rsidR="00852C3A">
        <w:t>twelve (</w:t>
      </w:r>
      <w:r>
        <w:t>12</w:t>
      </w:r>
      <w:r w:rsidR="00852C3A">
        <w:t>)</w:t>
      </w:r>
      <w:r>
        <w:t xml:space="preserve"> months after the Termination Assistance Period;</w:t>
      </w:r>
    </w:p>
    <w:p w14:paraId="55F5D08F" w14:textId="77777777" w:rsidR="00B639A4" w:rsidRPr="00BD5A4F" w:rsidRDefault="00B639A4" w:rsidP="00B639A4">
      <w:pPr>
        <w:pStyle w:val="Level3"/>
      </w:pPr>
      <w:r>
        <w:t>providing assistance and expertise as necessary to examine all relevant roles and responsibilities in place for the provision of the Services and re-writing and implementing these such that they are appropriate for the continuation of the Services after the Termination Assistance Period;</w:t>
      </w:r>
    </w:p>
    <w:p w14:paraId="524ED34B" w14:textId="77777777" w:rsidR="00B639A4" w:rsidRDefault="00B639A4" w:rsidP="00B639A4">
      <w:pPr>
        <w:pStyle w:val="Level3"/>
      </w:pPr>
      <w:r>
        <w:t xml:space="preserve">reviewing all Software libraries used in connection with the Services and providing details of these to the </w:t>
      </w:r>
      <w:r w:rsidR="0022145F">
        <w:t>Customer</w:t>
      </w:r>
      <w:r>
        <w:t xml:space="preserve"> and/or the Replacement </w:t>
      </w:r>
      <w:r w:rsidR="0085574D">
        <w:t>Service Provider</w:t>
      </w:r>
      <w:r>
        <w:t>;</w:t>
      </w:r>
    </w:p>
    <w:p w14:paraId="350CB9D1" w14:textId="77777777" w:rsidR="005361EB" w:rsidRDefault="005361EB" w:rsidP="007D01DF">
      <w:pPr>
        <w:pStyle w:val="Level3"/>
      </w:pPr>
      <w:r>
        <w:t xml:space="preserve">providing assistance and expertise as necessary to support the </w:t>
      </w:r>
      <w:r w:rsidR="00E812FE">
        <w:t>Customer</w:t>
      </w:r>
      <w:r>
        <w:t xml:space="preserve"> and/or the Replacement </w:t>
      </w:r>
      <w:r w:rsidR="00E812FE">
        <w:t>Service Provider</w:t>
      </w:r>
      <w:r>
        <w:t xml:space="preserve"> develop the migration plan for business operations and </w:t>
      </w:r>
      <w:r w:rsidR="00E812FE">
        <w:t>Customer</w:t>
      </w:r>
      <w:r>
        <w:t xml:space="preserve"> Data to the Replacement </w:t>
      </w:r>
      <w:r w:rsidR="00E812FE">
        <w:t>Service Provider</w:t>
      </w:r>
      <w:r>
        <w:t xml:space="preserve">, which may include migration approach, testing of plans, contingency options, and handling of historic or archived </w:t>
      </w:r>
      <w:r w:rsidR="00E812FE">
        <w:t>Customer</w:t>
      </w:r>
      <w:r>
        <w:t xml:space="preserve"> Data;</w:t>
      </w:r>
    </w:p>
    <w:p w14:paraId="44414B09" w14:textId="77777777" w:rsidR="005361EB" w:rsidRPr="004929AA" w:rsidRDefault="005361EB" w:rsidP="007D01DF">
      <w:pPr>
        <w:pStyle w:val="Level3"/>
      </w:pPr>
      <w:r>
        <w:t xml:space="preserve">provide all necessary support, equipment, tools, and Software such as data migration services and/or Automated Programming Interfaces, in order to enable and support the execution of the migration plan by the </w:t>
      </w:r>
      <w:r w:rsidR="00E812FE">
        <w:t>Customer</w:t>
      </w:r>
      <w:r>
        <w:t xml:space="preserve"> and/or Replacement </w:t>
      </w:r>
      <w:r w:rsidR="00E812FE">
        <w:t>Service Provider</w:t>
      </w:r>
      <w:r>
        <w:t xml:space="preserve">; </w:t>
      </w:r>
    </w:p>
    <w:p w14:paraId="17E87662" w14:textId="77777777" w:rsidR="005361EB" w:rsidRPr="00BD5A4F" w:rsidRDefault="005361EB" w:rsidP="007D01DF">
      <w:pPr>
        <w:pStyle w:val="Level3"/>
        <w:numPr>
          <w:ilvl w:val="0"/>
          <w:numId w:val="0"/>
        </w:numPr>
        <w:ind w:left="1843" w:hanging="992"/>
      </w:pPr>
    </w:p>
    <w:p w14:paraId="4C124679" w14:textId="77777777" w:rsidR="00B639A4" w:rsidRPr="00BD5A4F" w:rsidRDefault="00B639A4" w:rsidP="00B639A4">
      <w:pPr>
        <w:pStyle w:val="Level3"/>
      </w:pPr>
      <w:bookmarkStart w:id="18" w:name="_Ref384117219"/>
      <w:r>
        <w:t xml:space="preserve">making available to the </w:t>
      </w:r>
      <w:r w:rsidR="0022145F">
        <w:t>Customer</w:t>
      </w:r>
      <w:r>
        <w:t xml:space="preserve"> and/or the Replacement </w:t>
      </w:r>
      <w:r w:rsidR="0085574D">
        <w:t>Service Provider</w:t>
      </w:r>
      <w:r>
        <w:t xml:space="preserve"> expertise to analyse training requirements and provide all necessary training for the use of tools by such staff as are nominated by the </w:t>
      </w:r>
      <w:r w:rsidR="0022145F">
        <w:t>Customer</w:t>
      </w:r>
      <w:r w:rsidR="00D9428A" w:rsidRPr="00D9428A">
        <w:t xml:space="preserve"> </w:t>
      </w:r>
      <w:r w:rsidR="00D9428A">
        <w:t>Relationship Manager</w:t>
      </w:r>
      <w:r>
        <w:t xml:space="preserve"> (acting reasonably) at the time of termination or expiry;</w:t>
      </w:r>
      <w:bookmarkEnd w:id="18"/>
    </w:p>
    <w:p w14:paraId="742664A0" w14:textId="77777777" w:rsidR="00B639A4" w:rsidRPr="00BD5A4F" w:rsidRDefault="00B639A4" w:rsidP="00B639A4">
      <w:pPr>
        <w:pStyle w:val="Level3"/>
      </w:pPr>
      <w:r>
        <w:t>assisting in establishing naming conventions for any new production site;</w:t>
      </w:r>
    </w:p>
    <w:p w14:paraId="7FEF31B3" w14:textId="77777777" w:rsidR="00B639A4" w:rsidRPr="00BD5A4F" w:rsidRDefault="00B639A4" w:rsidP="00B639A4">
      <w:pPr>
        <w:pStyle w:val="Level3"/>
      </w:pPr>
      <w:r>
        <w:t>analysing and providing information about capacity and performance requirements, processor requirements and bandwidth requirements, and known planned requirements for capacity growth across these areas;</w:t>
      </w:r>
    </w:p>
    <w:p w14:paraId="1652AFAB" w14:textId="77777777" w:rsidR="00B639A4" w:rsidRPr="00BD5A4F" w:rsidRDefault="00B639A4" w:rsidP="00B639A4">
      <w:pPr>
        <w:pStyle w:val="Level3"/>
      </w:pPr>
      <w:r>
        <w:t xml:space="preserve">generating a computer listing of the Source Code of [insert details of relevant Software] in a form and on media reasonably requested by the </w:t>
      </w:r>
      <w:r w:rsidR="0022145F">
        <w:t>Customer</w:t>
      </w:r>
      <w:r w:rsidR="00D9428A" w:rsidRPr="00D9428A">
        <w:t xml:space="preserve"> </w:t>
      </w:r>
      <w:r w:rsidR="00D9428A">
        <w:t>Relationship Manager</w:t>
      </w:r>
      <w:r>
        <w:t>;</w:t>
      </w:r>
    </w:p>
    <w:p w14:paraId="7D29EE89" w14:textId="77777777" w:rsidR="00B639A4" w:rsidRPr="00BD5A4F" w:rsidRDefault="00B639A4" w:rsidP="00B639A4">
      <w:pPr>
        <w:pStyle w:val="Level3"/>
      </w:pPr>
      <w:r>
        <w:t xml:space="preserve">agreeing with the </w:t>
      </w:r>
      <w:r w:rsidR="0022145F">
        <w:t>Customer</w:t>
      </w:r>
      <w:r>
        <w:t xml:space="preserve"> </w:t>
      </w:r>
      <w:r w:rsidR="00D9428A">
        <w:t xml:space="preserve">Relationship Manager </w:t>
      </w:r>
      <w:r>
        <w:t xml:space="preserve">a handover plan for all of the </w:t>
      </w:r>
      <w:r w:rsidR="0085574D">
        <w:t>Service Provider</w:t>
      </w:r>
      <w:r>
        <w:t>’s responsibilities as set out in the Security Management Plan;</w:t>
      </w:r>
    </w:p>
    <w:p w14:paraId="4CB0FF8B" w14:textId="77777777" w:rsidR="00B639A4" w:rsidRPr="00BD5A4F" w:rsidRDefault="00B639A4" w:rsidP="00B639A4">
      <w:pPr>
        <w:pStyle w:val="Level3"/>
      </w:pPr>
      <w:bookmarkStart w:id="19" w:name="_Ref384117233"/>
      <w:r>
        <w:t xml:space="preserve">delivering copies of the production databases (with content listings) to the </w:t>
      </w:r>
      <w:r w:rsidR="0022145F">
        <w:t>Customer</w:t>
      </w:r>
      <w:r>
        <w:t xml:space="preserve">'s and/or the Replacement </w:t>
      </w:r>
      <w:r w:rsidR="0085574D">
        <w:t>Service Provider</w:t>
      </w:r>
      <w:r>
        <w:t xml:space="preserve">'s operations staff (on appropriate media) as reasonably requested by the </w:t>
      </w:r>
      <w:r w:rsidR="0022145F">
        <w:t>Customer</w:t>
      </w:r>
      <w:r w:rsidR="00D9428A" w:rsidRPr="00D9428A">
        <w:t xml:space="preserve"> </w:t>
      </w:r>
      <w:r w:rsidR="00D9428A">
        <w:t>Relationship Manager</w:t>
      </w:r>
      <w:r>
        <w:t>;</w:t>
      </w:r>
      <w:bookmarkEnd w:id="19"/>
    </w:p>
    <w:p w14:paraId="3D48686A" w14:textId="77777777" w:rsidR="00B639A4" w:rsidRPr="00BD5A4F" w:rsidRDefault="00B639A4" w:rsidP="00B639A4">
      <w:pPr>
        <w:pStyle w:val="Level3"/>
      </w:pPr>
      <w:r>
        <w:t>assisting with the loading, testing and implementation of the production databases;</w:t>
      </w:r>
    </w:p>
    <w:p w14:paraId="1DDA7A16" w14:textId="77777777" w:rsidR="00B639A4" w:rsidRPr="00BD5A4F" w:rsidRDefault="00B639A4" w:rsidP="00B639A4">
      <w:pPr>
        <w:pStyle w:val="Level3"/>
      </w:pPr>
      <w:r>
        <w:t>assisting in the execution of a parallel operation until the effective date of expiry or termination of this Agreement;</w:t>
      </w:r>
    </w:p>
    <w:p w14:paraId="618A4DB8" w14:textId="77777777" w:rsidR="00B639A4" w:rsidRPr="00BD5A4F" w:rsidRDefault="00B639A4" w:rsidP="00B639A4">
      <w:pPr>
        <w:pStyle w:val="Level3"/>
      </w:pPr>
      <w:r>
        <w:t xml:space="preserve">in respect of the maintenance and support of the </w:t>
      </w:r>
      <w:r w:rsidR="0085574D">
        <w:t>Service Provider</w:t>
      </w:r>
      <w:r>
        <w:t xml:space="preserve"> System, providing historical performance data for the previous [insert time period];</w:t>
      </w:r>
    </w:p>
    <w:p w14:paraId="11D480BC" w14:textId="77777777" w:rsidR="00B639A4" w:rsidRPr="00BD5A4F" w:rsidRDefault="00B639A4" w:rsidP="00B639A4">
      <w:pPr>
        <w:pStyle w:val="Level3"/>
      </w:pPr>
      <w:r>
        <w:t xml:space="preserve">assisting in the execution of a parallel operation of the maintenance and support of the </w:t>
      </w:r>
      <w:r w:rsidR="0085574D">
        <w:t>Service Provider</w:t>
      </w:r>
      <w:r>
        <w:t xml:space="preserve"> System until the end of the Termination Assistance Period or as otherwise specified by the </w:t>
      </w:r>
      <w:r w:rsidR="0022145F">
        <w:t>Customer</w:t>
      </w:r>
      <w:r>
        <w:t xml:space="preserve"> </w:t>
      </w:r>
      <w:r w:rsidR="00D9428A">
        <w:t xml:space="preserve">Relationship Manager </w:t>
      </w:r>
      <w:r>
        <w:t>(provided that these Services shall end on a date no later than the end of the Termination Assistance Period);</w:t>
      </w:r>
    </w:p>
    <w:p w14:paraId="205B6D90" w14:textId="77777777" w:rsidR="00B639A4" w:rsidRPr="00BD5A4F" w:rsidRDefault="00B639A4" w:rsidP="00B639A4">
      <w:pPr>
        <w:pStyle w:val="Level3"/>
      </w:pPr>
      <w:r>
        <w:t xml:space="preserve">providing an information pack listing and describing the Services for use by the </w:t>
      </w:r>
      <w:r w:rsidR="0022145F">
        <w:t>Customer</w:t>
      </w:r>
      <w:r>
        <w:t xml:space="preserve"> in the procurement of the Replacement Services;</w:t>
      </w:r>
    </w:p>
    <w:p w14:paraId="6E86E8CE" w14:textId="77777777" w:rsidR="00B639A4" w:rsidRPr="00BD5A4F" w:rsidRDefault="00B639A4" w:rsidP="00B639A4">
      <w:pPr>
        <w:pStyle w:val="Level3"/>
      </w:pPr>
      <w:r>
        <w:t xml:space="preserve">answering all reasonable questions from the </w:t>
      </w:r>
      <w:r w:rsidR="0022145F">
        <w:t>Customer</w:t>
      </w:r>
      <w:r>
        <w:t xml:space="preserve"> and/or the Replacement </w:t>
      </w:r>
      <w:r w:rsidR="0085574D">
        <w:t>Service Provider</w:t>
      </w:r>
      <w:r>
        <w:t xml:space="preserve"> regarding the Services;</w:t>
      </w:r>
    </w:p>
    <w:p w14:paraId="489E0937" w14:textId="77777777" w:rsidR="00B639A4" w:rsidRPr="00BD5A4F" w:rsidRDefault="00B639A4" w:rsidP="00B639A4">
      <w:pPr>
        <w:pStyle w:val="Level3"/>
      </w:pPr>
      <w:bookmarkStart w:id="20" w:name="_Ref384117313"/>
      <w:r>
        <w:t xml:space="preserve">agreeing with the </w:t>
      </w:r>
      <w:r w:rsidR="0022145F">
        <w:t>Customer</w:t>
      </w:r>
      <w:r>
        <w:t xml:space="preserve"> and/or the Replacement </w:t>
      </w:r>
      <w:r w:rsidR="0085574D">
        <w:t>Service Provider</w:t>
      </w:r>
      <w:r>
        <w:t xml:space="preserve"> a plan for the migration of the </w:t>
      </w:r>
      <w:r w:rsidR="0022145F">
        <w:t>Customer</w:t>
      </w:r>
      <w:r>
        <w:t xml:space="preserve"> Data to the </w:t>
      </w:r>
      <w:r w:rsidR="0022145F">
        <w:t>Customer</w:t>
      </w:r>
      <w:r>
        <w:t xml:space="preserve"> and/or the Replacement </w:t>
      </w:r>
      <w:r w:rsidR="0085574D">
        <w:t>Service Provider</w:t>
      </w:r>
      <w:r>
        <w:t>;</w:t>
      </w:r>
      <w:bookmarkEnd w:id="20"/>
    </w:p>
    <w:p w14:paraId="71D46FD9" w14:textId="77777777" w:rsidR="00B639A4" w:rsidRPr="00BD5A4F" w:rsidRDefault="00B639A4" w:rsidP="00B639A4">
      <w:pPr>
        <w:pStyle w:val="Level3"/>
      </w:pPr>
      <w:r>
        <w:t xml:space="preserve">providing access to the </w:t>
      </w:r>
      <w:r w:rsidR="0022145F">
        <w:t>Customer</w:t>
      </w:r>
      <w:r>
        <w:t xml:space="preserve"> and/or the Replacement </w:t>
      </w:r>
      <w:r w:rsidR="0085574D">
        <w:t>Service Provider</w:t>
      </w:r>
      <w:r>
        <w:t xml:space="preserve"> during the Termination Assistance Period and for a period not exceeding </w:t>
      </w:r>
      <w:r w:rsidR="00852C3A">
        <w:t>six (</w:t>
      </w:r>
      <w:r>
        <w:t>6</w:t>
      </w:r>
      <w:r w:rsidR="00852C3A">
        <w:t>)</w:t>
      </w:r>
      <w:r>
        <w:t xml:space="preserve"> months afterwards for the purpose of the smooth transfer of the Services to the </w:t>
      </w:r>
      <w:r w:rsidR="0022145F">
        <w:t>Customer</w:t>
      </w:r>
      <w:r>
        <w:t xml:space="preserve"> and/or the Replacement </w:t>
      </w:r>
      <w:r w:rsidR="0085574D">
        <w:t>Service Provider</w:t>
      </w:r>
      <w:r>
        <w:t>:</w:t>
      </w:r>
    </w:p>
    <w:p w14:paraId="7DD3D51C" w14:textId="77777777" w:rsidR="00B639A4" w:rsidRPr="00BD5A4F" w:rsidRDefault="00B639A4" w:rsidP="00B639A4">
      <w:pPr>
        <w:pStyle w:val="Level4"/>
      </w:pPr>
      <w:r>
        <w:t xml:space="preserve">to information and documentation relating to the Transferring Services that is in the possession or control of the </w:t>
      </w:r>
      <w:r w:rsidR="0085574D">
        <w:t>Service Provider</w:t>
      </w:r>
      <w:r>
        <w:t xml:space="preserve"> or its Subcontractors (and the </w:t>
      </w:r>
      <w:r w:rsidR="0085574D">
        <w:t>Service Provider</w:t>
      </w:r>
      <w:r>
        <w:t xml:space="preserve"> agrees and shall procure that its Subcontractors do not destroy or dispose of that information within this period) including the right to take reasonable copies of that material; and</w:t>
      </w:r>
    </w:p>
    <w:p w14:paraId="42A387FC" w14:textId="77777777" w:rsidR="00B639A4" w:rsidRPr="00BD5A4F" w:rsidRDefault="00B639A4" w:rsidP="00B639A4">
      <w:pPr>
        <w:pStyle w:val="Level4"/>
      </w:pPr>
      <w:r>
        <w:t xml:space="preserve">following reasonable notice and during the </w:t>
      </w:r>
      <w:r w:rsidR="0085574D">
        <w:t>Service Provider</w:t>
      </w:r>
      <w:r>
        <w:t xml:space="preserve">'s normal business hours, to members of the </w:t>
      </w:r>
      <w:r w:rsidR="0085574D">
        <w:t>Service Provider</w:t>
      </w:r>
      <w:r>
        <w:t xml:space="preserve"> Personnel who have been involved in the provision or management of the Services and who are still employed or engaged by the </w:t>
      </w:r>
      <w:r w:rsidR="0085574D">
        <w:t>Service Provider</w:t>
      </w:r>
      <w:r>
        <w:t xml:space="preserve"> or its Sub-contractors; and </w:t>
      </w:r>
    </w:p>
    <w:p w14:paraId="16A4AF48" w14:textId="77777777" w:rsidR="00B639A4" w:rsidRPr="00BD5A4F" w:rsidRDefault="00B639A4" w:rsidP="00B639A4">
      <w:pPr>
        <w:pStyle w:val="Level3"/>
      </w:pPr>
      <w:bookmarkStart w:id="21" w:name="_Ref384117302"/>
      <w:r>
        <w:t>knowledge transfer services, including:</w:t>
      </w:r>
      <w:bookmarkEnd w:id="21"/>
    </w:p>
    <w:p w14:paraId="46E523BD" w14:textId="77777777" w:rsidR="00B639A4" w:rsidRPr="00BD5A4F" w:rsidRDefault="00B639A4" w:rsidP="00B639A4">
      <w:pPr>
        <w:pStyle w:val="Level4"/>
      </w:pPr>
      <w:r>
        <w:t xml:space="preserve">transferring all training material and providing appropriate training to those </w:t>
      </w:r>
      <w:r w:rsidR="0022145F">
        <w:t>Customer</w:t>
      </w:r>
      <w:r>
        <w:t xml:space="preserve"> and/or Replacement </w:t>
      </w:r>
      <w:r w:rsidR="0085574D">
        <w:t>Service Provider</w:t>
      </w:r>
      <w:r>
        <w:t xml:space="preserve"> staff responsible for internal training in connection with the provision of the Services;</w:t>
      </w:r>
    </w:p>
    <w:p w14:paraId="5F98E78B" w14:textId="77777777" w:rsidR="00B639A4" w:rsidRPr="00BD5A4F" w:rsidRDefault="00B639A4" w:rsidP="00B639A4">
      <w:pPr>
        <w:pStyle w:val="Level4"/>
      </w:pPr>
      <w:r>
        <w:t xml:space="preserve">providing for transfer to the </w:t>
      </w:r>
      <w:r w:rsidR="0022145F">
        <w:t>Customer</w:t>
      </w:r>
      <w:r>
        <w:t xml:space="preserve"> and/or the Replacement </w:t>
      </w:r>
      <w:r w:rsidR="0085574D">
        <w:t>Service Provider</w:t>
      </w:r>
      <w:r>
        <w:t xml:space="preserve"> of all knowledge reasonably required for the provision of the Services which may, as appropriate, include information, records and documents; and</w:t>
      </w:r>
    </w:p>
    <w:p w14:paraId="07F7B031" w14:textId="77777777" w:rsidR="00B639A4" w:rsidRPr="00BD5A4F" w:rsidRDefault="00B639A4" w:rsidP="00B639A4">
      <w:pPr>
        <w:pStyle w:val="Level4"/>
      </w:pPr>
      <w:r>
        <w:t xml:space="preserve">providing the </w:t>
      </w:r>
      <w:r w:rsidR="0085574D">
        <w:t>Service Provider</w:t>
      </w:r>
      <w:r>
        <w:t xml:space="preserve"> and/or the Replacement </w:t>
      </w:r>
      <w:r w:rsidR="0085574D">
        <w:t>Service Provider</w:t>
      </w:r>
      <w:r>
        <w:t xml:space="preserve"> with access to such members of the </w:t>
      </w:r>
      <w:r w:rsidR="0085574D">
        <w:t>Service Provider</w:t>
      </w:r>
      <w:r>
        <w:t xml:space="preserve">'s or its Sub-contractors' personnel as have been involved in the design, development, provision or management of the Services and who are still employed or engaged by the </w:t>
      </w:r>
      <w:r w:rsidR="0085574D">
        <w:t>Service Provider</w:t>
      </w:r>
      <w:r>
        <w:t xml:space="preserve"> or its Sub-contractors.</w:t>
      </w:r>
    </w:p>
    <w:p w14:paraId="442F0278" w14:textId="77777777" w:rsidR="00B639A4" w:rsidRPr="00BD5A4F" w:rsidRDefault="00B639A4" w:rsidP="00B639A4">
      <w:pPr>
        <w:pStyle w:val="Level2"/>
      </w:pPr>
      <w:r>
        <w:t xml:space="preserve">The </w:t>
      </w:r>
      <w:r w:rsidR="0085574D">
        <w:t>Service Provider</w:t>
      </w:r>
      <w:r>
        <w:t xml:space="preserve"> shall:</w:t>
      </w:r>
    </w:p>
    <w:p w14:paraId="5A7E980C" w14:textId="35196A3F" w:rsidR="00B639A4" w:rsidRPr="00205D4E" w:rsidRDefault="00B639A4" w:rsidP="00852C3A">
      <w:pPr>
        <w:pStyle w:val="Level3"/>
      </w:pPr>
      <w:r>
        <w:t xml:space="preserve">provide a documented plan relating to the training matters referred to in paragraph </w:t>
      </w:r>
      <w:r w:rsidR="00565259">
        <w:fldChar w:fldCharType="begin"/>
      </w:r>
      <w:r w:rsidR="00852C3A">
        <w:instrText xml:space="preserve"> REF _Ref384117219 \r \h </w:instrText>
      </w:r>
      <w:r w:rsidR="00565259">
        <w:fldChar w:fldCharType="separate"/>
      </w:r>
      <w:r w:rsidR="000F6B7C">
        <w:rPr>
          <w:rFonts w:hint="eastAsia"/>
          <w:cs/>
        </w:rPr>
        <w:t>‎</w:t>
      </w:r>
      <w:r w:rsidR="000F6B7C">
        <w:t>1.1.13</w:t>
      </w:r>
      <w:r w:rsidR="00565259">
        <w:fldChar w:fldCharType="end"/>
      </w:r>
      <w:r>
        <w:t xml:space="preserve"> for agreement by the </w:t>
      </w:r>
      <w:r w:rsidR="0022145F">
        <w:t>Customer</w:t>
      </w:r>
      <w:r>
        <w:t xml:space="preserve"> </w:t>
      </w:r>
      <w:r w:rsidR="00D9428A">
        <w:t xml:space="preserve">Relationship Manager </w:t>
      </w:r>
      <w:r>
        <w:t>at the time of termination or expiry of this Agreement;</w:t>
      </w:r>
    </w:p>
    <w:p w14:paraId="459BF820" w14:textId="253F5F4C" w:rsidR="00B639A4" w:rsidRPr="00205D4E" w:rsidRDefault="00B639A4" w:rsidP="00852C3A">
      <w:pPr>
        <w:pStyle w:val="Level3"/>
      </w:pPr>
      <w:r>
        <w:t xml:space="preserve">co-operate fully in the execution of the handover plan agreed pursuant to paragraph </w:t>
      </w:r>
      <w:r w:rsidR="00565259">
        <w:fldChar w:fldCharType="begin"/>
      </w:r>
      <w:r w:rsidR="00852C3A">
        <w:instrText xml:space="preserve"> REF _Ref384117233 \r \h </w:instrText>
      </w:r>
      <w:r w:rsidR="00565259">
        <w:fldChar w:fldCharType="separate"/>
      </w:r>
      <w:r w:rsidR="000F6B7C">
        <w:rPr>
          <w:rFonts w:hint="eastAsia"/>
          <w:cs/>
        </w:rPr>
        <w:t>‎</w:t>
      </w:r>
      <w:r w:rsidR="000F6B7C">
        <w:t>1.1.18</w:t>
      </w:r>
      <w:r w:rsidR="00565259">
        <w:fldChar w:fldCharType="end"/>
      </w:r>
      <w:r>
        <w:t>, providing skills and expertise of a suitable standard; and</w:t>
      </w:r>
    </w:p>
    <w:p w14:paraId="0B8AAF75" w14:textId="2AD2CD11" w:rsidR="00B639A4" w:rsidRDefault="00B639A4" w:rsidP="00852C3A">
      <w:pPr>
        <w:pStyle w:val="Level3"/>
      </w:pPr>
      <w:r>
        <w:t xml:space="preserve">fully co-operate in the execution of the </w:t>
      </w:r>
      <w:r w:rsidR="0022145F">
        <w:t>Customer</w:t>
      </w:r>
      <w:r>
        <w:t xml:space="preserve"> Database migration plan agreed pursuant to paragraph </w:t>
      </w:r>
      <w:r w:rsidR="00565259">
        <w:fldChar w:fldCharType="begin"/>
      </w:r>
      <w:r w:rsidR="00852C3A">
        <w:instrText xml:space="preserve"> REF _Ref384117313 \r \h </w:instrText>
      </w:r>
      <w:r w:rsidR="00565259">
        <w:fldChar w:fldCharType="separate"/>
      </w:r>
      <w:r w:rsidR="000F6B7C">
        <w:rPr>
          <w:rFonts w:hint="eastAsia"/>
          <w:cs/>
        </w:rPr>
        <w:t>‎</w:t>
      </w:r>
      <w:r w:rsidR="000F6B7C">
        <w:t>1.1.25</w:t>
      </w:r>
      <w:r w:rsidR="00565259">
        <w:fldChar w:fldCharType="end"/>
      </w:r>
      <w:r>
        <w:t>, providing skills and expertise of a reasonably acceptable standard.</w:t>
      </w:r>
    </w:p>
    <w:p w14:paraId="6279C816" w14:textId="77777777" w:rsidR="00B639A4" w:rsidRPr="00DA46A4" w:rsidRDefault="00B639A4" w:rsidP="00B639A4">
      <w:pPr>
        <w:pStyle w:val="Level2"/>
      </w:pPr>
      <w:r>
        <w:t xml:space="preserve">To facilitate the transfer of knowledge from the </w:t>
      </w:r>
      <w:r w:rsidR="0085574D">
        <w:t>Service Provider</w:t>
      </w:r>
      <w:r>
        <w:t xml:space="preserve"> to the </w:t>
      </w:r>
      <w:r w:rsidR="0022145F">
        <w:t>Customer</w:t>
      </w:r>
      <w:r>
        <w:t xml:space="preserve"> and/or its Replacement </w:t>
      </w:r>
      <w:r w:rsidR="0085574D">
        <w:t>Service Provider</w:t>
      </w:r>
      <w:r>
        <w:t xml:space="preserve">, the </w:t>
      </w:r>
      <w:r w:rsidR="0085574D">
        <w:t>Service Provider</w:t>
      </w:r>
      <w:r>
        <w:t xml:space="preserve"> shall provide a detailed explanation of the procedures and operations used to provide the Services, the change management process and other procedures to the operations personnel of the </w:t>
      </w:r>
      <w:r w:rsidR="0022145F">
        <w:t>Customer</w:t>
      </w:r>
      <w:r>
        <w:t xml:space="preserve"> and/or the Replacement </w:t>
      </w:r>
      <w:r w:rsidR="0085574D">
        <w:t>Service Provider</w:t>
      </w:r>
      <w:r>
        <w:t>.</w:t>
      </w:r>
    </w:p>
    <w:p w14:paraId="74FDD0C0" w14:textId="0E79B287" w:rsidR="00B639A4" w:rsidRPr="00DA46A4" w:rsidRDefault="00B639A4" w:rsidP="00852C3A">
      <w:pPr>
        <w:pStyle w:val="Level2"/>
      </w:pPr>
      <w:r>
        <w:t xml:space="preserve">The information which the </w:t>
      </w:r>
      <w:r w:rsidR="0085574D">
        <w:t>Service Provider</w:t>
      </w:r>
      <w:r>
        <w:t xml:space="preserve"> shall provide to the </w:t>
      </w:r>
      <w:r w:rsidR="0022145F">
        <w:t>Customer</w:t>
      </w:r>
      <w:r>
        <w:t xml:space="preserve"> and/or the Replacement </w:t>
      </w:r>
      <w:r w:rsidR="0085574D">
        <w:t>Service Provider</w:t>
      </w:r>
      <w:r>
        <w:t xml:space="preserve"> pursuant to paragraph </w:t>
      </w:r>
      <w:r w:rsidR="00565259">
        <w:fldChar w:fldCharType="begin"/>
      </w:r>
      <w:r w:rsidR="00852C3A">
        <w:instrText xml:space="preserve"> REF _Ref384117302 \r \h </w:instrText>
      </w:r>
      <w:r w:rsidR="00565259">
        <w:fldChar w:fldCharType="separate"/>
      </w:r>
      <w:r w:rsidR="000F6B7C">
        <w:rPr>
          <w:rFonts w:hint="eastAsia"/>
          <w:cs/>
        </w:rPr>
        <w:t>‎</w:t>
      </w:r>
      <w:r w:rsidR="000F6B7C">
        <w:t>1.1.27</w:t>
      </w:r>
      <w:r w:rsidR="00565259">
        <w:fldChar w:fldCharType="end"/>
      </w:r>
      <w:r>
        <w:t xml:space="preserve"> shall include:</w:t>
      </w:r>
    </w:p>
    <w:p w14:paraId="483E5102" w14:textId="77777777" w:rsidR="00B639A4" w:rsidRPr="00F909BF" w:rsidRDefault="00B639A4" w:rsidP="00B639A4">
      <w:pPr>
        <w:pStyle w:val="Level3"/>
      </w:pPr>
      <w:r>
        <w:t>copies of up-to-date procedures and operations manuals;</w:t>
      </w:r>
    </w:p>
    <w:p w14:paraId="19B68BED" w14:textId="77777777" w:rsidR="00B639A4" w:rsidRPr="00F909BF" w:rsidRDefault="00B639A4" w:rsidP="00B639A4">
      <w:pPr>
        <w:pStyle w:val="Level3"/>
      </w:pPr>
      <w:r>
        <w:t>product information;</w:t>
      </w:r>
    </w:p>
    <w:p w14:paraId="0B22C08B" w14:textId="77777777" w:rsidR="00B639A4" w:rsidRPr="00F909BF" w:rsidRDefault="00B639A4" w:rsidP="00B639A4">
      <w:pPr>
        <w:pStyle w:val="Level3"/>
      </w:pPr>
      <w:r>
        <w:t xml:space="preserve">agreements with third party </w:t>
      </w:r>
      <w:r w:rsidR="0085574D">
        <w:t>Service Provider</w:t>
      </w:r>
      <w:r>
        <w:t xml:space="preserve">s of goods and services which are to be transferred to the </w:t>
      </w:r>
      <w:r w:rsidR="0022145F">
        <w:t>Customer</w:t>
      </w:r>
      <w:r>
        <w:t xml:space="preserve"> and/or the Replacement </w:t>
      </w:r>
      <w:r w:rsidR="0085574D">
        <w:t>Service Provider</w:t>
      </w:r>
      <w:r>
        <w:t>;</w:t>
      </w:r>
    </w:p>
    <w:p w14:paraId="4F4145E0" w14:textId="77777777" w:rsidR="00B639A4" w:rsidRPr="00F909BF" w:rsidRDefault="00B639A4" w:rsidP="00B639A4">
      <w:pPr>
        <w:pStyle w:val="Level3"/>
      </w:pPr>
      <w:r>
        <w:t xml:space="preserve">key support contact details for third party </w:t>
      </w:r>
      <w:r w:rsidR="0085574D">
        <w:t>Service Provider</w:t>
      </w:r>
      <w:r>
        <w:t xml:space="preserve"> personnel under contracts which are to be assigned or novated to the </w:t>
      </w:r>
      <w:r w:rsidR="0022145F">
        <w:t>Customer</w:t>
      </w:r>
      <w:r>
        <w:t xml:space="preserve"> pursuant to this Schedule;</w:t>
      </w:r>
    </w:p>
    <w:p w14:paraId="162270C1" w14:textId="77777777" w:rsidR="00B639A4" w:rsidRPr="00F909BF" w:rsidRDefault="00B639A4" w:rsidP="00B639A4">
      <w:pPr>
        <w:pStyle w:val="Level3"/>
      </w:pPr>
      <w:r>
        <w:t xml:space="preserve">information regarding any unresolved faults in progress at the commencement of the Termination Assistance Period as well as those expected to be in progress at the end of the Termination Assistance Period; </w:t>
      </w:r>
    </w:p>
    <w:p w14:paraId="424C4F70" w14:textId="77777777" w:rsidR="00B639A4" w:rsidRPr="00F909BF" w:rsidRDefault="00B639A4" w:rsidP="00B639A4">
      <w:pPr>
        <w:pStyle w:val="Level3"/>
      </w:pPr>
      <w:r>
        <w:t xml:space="preserve">details of physical and logical security processes and tools which will be available to the </w:t>
      </w:r>
      <w:r w:rsidR="0022145F">
        <w:t>Customer</w:t>
      </w:r>
      <w:r>
        <w:t>; and</w:t>
      </w:r>
    </w:p>
    <w:p w14:paraId="049065CA" w14:textId="77777777" w:rsidR="00B639A4" w:rsidRPr="00F909BF" w:rsidRDefault="00B639A4" w:rsidP="00B639A4">
      <w:pPr>
        <w:pStyle w:val="Level3"/>
      </w:pPr>
      <w:r>
        <w:t>any relevant interface information.</w:t>
      </w:r>
    </w:p>
    <w:p w14:paraId="329DB1A7" w14:textId="77777777" w:rsidR="00B639A4" w:rsidRPr="00131050" w:rsidRDefault="00B639A4" w:rsidP="00B639A4">
      <w:pPr>
        <w:pStyle w:val="Level2"/>
      </w:pPr>
      <w:bookmarkStart w:id="22" w:name="_Ref384117327"/>
      <w:r>
        <w:t xml:space="preserve">During the Termination Assistance Period the </w:t>
      </w:r>
      <w:r w:rsidR="0085574D">
        <w:t>Service Provider</w:t>
      </w:r>
      <w:r>
        <w:t xml:space="preserve"> shall grant any agent or personnel (including employees, consultants and </w:t>
      </w:r>
      <w:r w:rsidR="0085574D">
        <w:t>Service Provider</w:t>
      </w:r>
      <w:r>
        <w:t xml:space="preserve">s) of the Replacement </w:t>
      </w:r>
      <w:r w:rsidR="0085574D">
        <w:t>Service Provider</w:t>
      </w:r>
      <w:r>
        <w:t xml:space="preserve"> and/or the </w:t>
      </w:r>
      <w:r w:rsidR="0022145F">
        <w:t>Customer</w:t>
      </w:r>
      <w:r>
        <w:t xml:space="preserve"> access, during business hours and upon reasonable prior written notice, to any Sites for the purpose of effecting a prompt knowledge transfer provided that:</w:t>
      </w:r>
      <w:bookmarkEnd w:id="22"/>
    </w:p>
    <w:p w14:paraId="66B52124" w14:textId="4130E5DF" w:rsidR="00B639A4" w:rsidRPr="00131050" w:rsidRDefault="00B639A4" w:rsidP="00852C3A">
      <w:pPr>
        <w:pStyle w:val="Level3"/>
      </w:pPr>
      <w:r>
        <w:t xml:space="preserve">any such agent or personnel (including employees, consultants and </w:t>
      </w:r>
      <w:r w:rsidR="0085574D">
        <w:t>Service Provider</w:t>
      </w:r>
      <w:r>
        <w:t xml:space="preserve">s) having access to any Sites pursuant to this paragraph </w:t>
      </w:r>
      <w:r w:rsidR="00565259">
        <w:fldChar w:fldCharType="begin"/>
      </w:r>
      <w:r w:rsidR="00852C3A">
        <w:instrText xml:space="preserve"> REF _Ref384117327 \r \h </w:instrText>
      </w:r>
      <w:r w:rsidR="00565259">
        <w:fldChar w:fldCharType="separate"/>
      </w:r>
      <w:r w:rsidR="000F6B7C">
        <w:rPr>
          <w:rFonts w:hint="eastAsia"/>
          <w:cs/>
        </w:rPr>
        <w:t>‎</w:t>
      </w:r>
      <w:r w:rsidR="000F6B7C">
        <w:t>1.5</w:t>
      </w:r>
      <w:r w:rsidR="00565259">
        <w:fldChar w:fldCharType="end"/>
      </w:r>
      <w:r>
        <w:t xml:space="preserve"> shall:</w:t>
      </w:r>
    </w:p>
    <w:p w14:paraId="4DC55B3D" w14:textId="77777777" w:rsidR="00B639A4" w:rsidRPr="00131050" w:rsidRDefault="00B639A4" w:rsidP="00B639A4">
      <w:pPr>
        <w:pStyle w:val="Level4"/>
      </w:pPr>
      <w:r>
        <w:t xml:space="preserve">sign a confidentiality undertaking in favour of the </w:t>
      </w:r>
      <w:r w:rsidR="0085574D">
        <w:t>Service Provider</w:t>
      </w:r>
      <w:r>
        <w:t xml:space="preserve"> (in such form as the </w:t>
      </w:r>
      <w:r w:rsidR="0085574D">
        <w:t>Service Provider</w:t>
      </w:r>
      <w:r>
        <w:t xml:space="preserve"> shall reasonably require); and</w:t>
      </w:r>
    </w:p>
    <w:p w14:paraId="274A01FD" w14:textId="77777777" w:rsidR="00B639A4" w:rsidRPr="00131050" w:rsidRDefault="00B639A4" w:rsidP="00B639A4">
      <w:pPr>
        <w:pStyle w:val="Level4"/>
      </w:pPr>
      <w:r>
        <w:t xml:space="preserve">during each period of access comply with the security, systems and facilities operating procedures of the </w:t>
      </w:r>
      <w:r w:rsidR="0085574D">
        <w:t>Service Provider</w:t>
      </w:r>
      <w:r>
        <w:t xml:space="preserve"> relevant to such Site and that the </w:t>
      </w:r>
      <w:r w:rsidR="0022145F">
        <w:t>Customer</w:t>
      </w:r>
      <w:r>
        <w:t xml:space="preserve"> </w:t>
      </w:r>
      <w:r w:rsidR="00D9428A">
        <w:t xml:space="preserve">Relationship Manager </w:t>
      </w:r>
      <w:r>
        <w:t>deems reasonable; and</w:t>
      </w:r>
    </w:p>
    <w:p w14:paraId="5D3AFDAE" w14:textId="77777777" w:rsidR="00B639A4" w:rsidRDefault="00B639A4" w:rsidP="00B639A4">
      <w:pPr>
        <w:pStyle w:val="Level3"/>
      </w:pPr>
      <w:r>
        <w:t xml:space="preserve">the </w:t>
      </w:r>
      <w:r w:rsidR="0022145F">
        <w:t>Customer</w:t>
      </w:r>
      <w:r>
        <w:t xml:space="preserve"> and/or the Replacement </w:t>
      </w:r>
      <w:r w:rsidR="0085574D">
        <w:t>Service Provider</w:t>
      </w:r>
      <w:r>
        <w:t xml:space="preserve"> shall pay the reasonable, proven and proper costs of the </w:t>
      </w:r>
      <w:r w:rsidR="0085574D">
        <w:t>Service Provider</w:t>
      </w:r>
      <w:r>
        <w:t xml:space="preserve"> incurred in facilitating such access.</w:t>
      </w:r>
    </w:p>
    <w:p w14:paraId="3B22F3F2" w14:textId="77777777" w:rsidR="00A86EAF" w:rsidRPr="007721A6" w:rsidRDefault="00A86EAF" w:rsidP="007721A6"/>
    <w:sectPr w:rsidR="00A86EAF" w:rsidRPr="007721A6" w:rsidSect="00DA55DB">
      <w:footerReference w:type="default" r:id="rId11"/>
      <w:pgSz w:w="11907" w:h="16840" w:code="9"/>
      <w:pgMar w:top="1418" w:right="1418" w:bottom="1418" w:left="1418" w:header="567" w:footer="340"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F8E160" w14:textId="77777777" w:rsidR="007E68B2" w:rsidRDefault="007E68B2" w:rsidP="005D30CA">
      <w:r>
        <w:separator/>
      </w:r>
    </w:p>
  </w:endnote>
  <w:endnote w:type="continuationSeparator" w:id="0">
    <w:p w14:paraId="64A03CFB" w14:textId="77777777" w:rsidR="007E68B2" w:rsidRDefault="007E68B2" w:rsidP="005D3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ECC43" w14:textId="0ACF7DD3" w:rsidR="00095D35" w:rsidRDefault="007D01DF" w:rsidP="00AC71F3">
    <w:pPr>
      <w:pStyle w:val="Footer"/>
    </w:pPr>
    <w:r>
      <w:t>NTIS</w:t>
    </w:r>
    <w:r w:rsidR="00AC7E09">
      <w:t xml:space="preserve"> v1.0 – Schedule 8.5</w:t>
    </w:r>
    <w:r w:rsidR="00095D35">
      <w:tab/>
    </w:r>
    <w:r w:rsidR="00565259">
      <w:rPr>
        <w:rStyle w:val="PageNumber"/>
      </w:rPr>
      <w:fldChar w:fldCharType="begin"/>
    </w:r>
    <w:r w:rsidR="00095D35">
      <w:rPr>
        <w:rStyle w:val="PageNumber"/>
      </w:rPr>
      <w:instrText xml:space="preserve"> PAGE </w:instrText>
    </w:r>
    <w:r w:rsidR="00565259">
      <w:rPr>
        <w:rStyle w:val="PageNumber"/>
      </w:rPr>
      <w:fldChar w:fldCharType="separate"/>
    </w:r>
    <w:r w:rsidR="00F5793A">
      <w:rPr>
        <w:rStyle w:val="PageNumber"/>
      </w:rPr>
      <w:t>16</w:t>
    </w:r>
    <w:r w:rsidR="00565259">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A704E6" w14:textId="77777777" w:rsidR="007E68B2" w:rsidRDefault="007E68B2" w:rsidP="005D30CA">
      <w:r>
        <w:separator/>
      </w:r>
    </w:p>
  </w:footnote>
  <w:footnote w:type="continuationSeparator" w:id="0">
    <w:p w14:paraId="23CA97FD" w14:textId="77777777" w:rsidR="007E68B2" w:rsidRDefault="007E68B2" w:rsidP="005D30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 w15:restartNumberingAfterBreak="0">
    <w:nsid w:val="154A5C46"/>
    <w:multiLevelType w:val="singleLevel"/>
    <w:tmpl w:val="A022EAD6"/>
    <w:lvl w:ilvl="0">
      <w:start w:val="1"/>
      <w:numFmt w:val="decimal"/>
      <w:pStyle w:val="Schedule"/>
      <w:lvlText w:val="%1"/>
      <w:lvlJc w:val="center"/>
      <w:pPr>
        <w:tabs>
          <w:tab w:val="num" w:pos="0"/>
        </w:tabs>
        <w:ind w:left="0" w:firstLine="0"/>
      </w:pPr>
      <w:rPr>
        <w:rFonts w:hint="default"/>
        <w:vanish/>
      </w:rPr>
    </w:lvl>
  </w:abstractNum>
  <w:abstractNum w:abstractNumId="2" w15:restartNumberingAfterBreak="0">
    <w:nsid w:val="17024C0D"/>
    <w:multiLevelType w:val="multilevel"/>
    <w:tmpl w:val="3D58B398"/>
    <w:lvl w:ilvl="0">
      <w:start w:val="1"/>
      <w:numFmt w:val="decimal"/>
      <w:pStyle w:val="Part"/>
      <w:lvlText w:val="Part %1"/>
      <w:lvlJc w:val="left"/>
      <w:pPr>
        <w:tabs>
          <w:tab w:val="num" w:pos="851"/>
        </w:tabs>
        <w:ind w:left="851" w:hanging="85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933730B"/>
    <w:multiLevelType w:val="singleLevel"/>
    <w:tmpl w:val="B7B29B5E"/>
    <w:lvl w:ilvl="0">
      <w:start w:val="1"/>
      <w:numFmt w:val="decimal"/>
      <w:pStyle w:val="Parties"/>
      <w:lvlText w:val="(%1)"/>
      <w:lvlJc w:val="left"/>
      <w:pPr>
        <w:tabs>
          <w:tab w:val="num" w:pos="851"/>
        </w:tabs>
        <w:ind w:left="851" w:hanging="851"/>
      </w:pPr>
    </w:lvl>
  </w:abstractNum>
  <w:abstractNum w:abstractNumId="4" w15:restartNumberingAfterBreak="0">
    <w:nsid w:val="202557C0"/>
    <w:multiLevelType w:val="multilevel"/>
    <w:tmpl w:val="1EC26C3E"/>
    <w:lvl w:ilvl="0">
      <w:start w:val="1"/>
      <w:numFmt w:val="lowerLetter"/>
      <w:pStyle w:val="aBankingDefinition"/>
      <w:lvlText w:val="(%1)"/>
      <w:lvlJc w:val="left"/>
      <w:pPr>
        <w:tabs>
          <w:tab w:val="num" w:pos="1843"/>
        </w:tabs>
        <w:ind w:left="1843" w:hanging="992"/>
      </w:pPr>
      <w:rPr>
        <w:rFonts w:hint="default"/>
      </w:rPr>
    </w:lvl>
    <w:lvl w:ilvl="1">
      <w:start w:val="1"/>
      <w:numFmt w:val="lowerRoman"/>
      <w:pStyle w:val="iBankingDefinition"/>
      <w:lvlText w:val="(%2)"/>
      <w:lvlJc w:val="left"/>
      <w:pPr>
        <w:tabs>
          <w:tab w:val="num" w:pos="3119"/>
        </w:tabs>
        <w:ind w:left="3119" w:hanging="1276"/>
      </w:pPr>
      <w:rPr>
        <w:rFonts w:hint="default"/>
      </w:rPr>
    </w:lvl>
    <w:lvl w:ilvl="2">
      <w:start w:val="1"/>
      <w:numFmt w:val="lowerRoman"/>
      <w:lvlText w:val="(%3)"/>
      <w:lvlJc w:val="left"/>
      <w:pPr>
        <w:tabs>
          <w:tab w:val="num" w:pos="4253"/>
        </w:tabs>
        <w:ind w:left="4253" w:hanging="1134"/>
      </w:pPr>
      <w:rPr>
        <w:rFonts w:hint="default"/>
      </w:rPr>
    </w:lvl>
    <w:lvl w:ilvl="3">
      <w:start w:val="1"/>
      <w:numFmt w:val="lowerLetter"/>
      <w:lvlText w:val="(%4)"/>
      <w:lvlJc w:val="left"/>
      <w:pPr>
        <w:tabs>
          <w:tab w:val="num" w:pos="4253"/>
        </w:tabs>
        <w:ind w:left="4253" w:hanging="1134"/>
      </w:pPr>
      <w:rPr>
        <w:rFonts w:hint="default"/>
      </w:rPr>
    </w:lvl>
    <w:lvl w:ilvl="4">
      <w:start w:val="1"/>
      <w:numFmt w:val="none"/>
      <w:lvlText w:val=""/>
      <w:lvlJc w:val="left"/>
      <w:pPr>
        <w:tabs>
          <w:tab w:val="num" w:pos="2880"/>
        </w:tabs>
        <w:ind w:left="2232" w:hanging="792"/>
      </w:pPr>
      <w:rPr>
        <w:rFonts w:hint="default"/>
      </w:rPr>
    </w:lvl>
    <w:lvl w:ilvl="5">
      <w:start w:val="1"/>
      <w:numFmt w:val="none"/>
      <w:lvlText w:val=""/>
      <w:lvlJc w:val="left"/>
      <w:pPr>
        <w:tabs>
          <w:tab w:val="num" w:pos="3240"/>
        </w:tabs>
        <w:ind w:left="2736" w:hanging="936"/>
      </w:pPr>
      <w:rPr>
        <w:rFonts w:hint="default"/>
      </w:rPr>
    </w:lvl>
    <w:lvl w:ilvl="6">
      <w:start w:val="1"/>
      <w:numFmt w:val="none"/>
      <w:lvlText w:val=""/>
      <w:lvlJc w:val="left"/>
      <w:pPr>
        <w:tabs>
          <w:tab w:val="num" w:pos="3960"/>
        </w:tabs>
        <w:ind w:left="3240" w:hanging="1080"/>
      </w:pPr>
      <w:rPr>
        <w:rFonts w:hint="default"/>
      </w:rPr>
    </w:lvl>
    <w:lvl w:ilvl="7">
      <w:start w:val="1"/>
      <w:numFmt w:val="none"/>
      <w:lvlText w:val=""/>
      <w:lvlJc w:val="left"/>
      <w:pPr>
        <w:tabs>
          <w:tab w:val="num" w:pos="4680"/>
        </w:tabs>
        <w:ind w:left="3744" w:hanging="1224"/>
      </w:pPr>
      <w:rPr>
        <w:rFonts w:hint="default"/>
      </w:rPr>
    </w:lvl>
    <w:lvl w:ilvl="8">
      <w:start w:val="1"/>
      <w:numFmt w:val="none"/>
      <w:lvlText w:val=""/>
      <w:lvlJc w:val="left"/>
      <w:pPr>
        <w:tabs>
          <w:tab w:val="num" w:pos="5040"/>
        </w:tabs>
        <w:ind w:left="4320" w:hanging="1440"/>
      </w:pPr>
      <w:rPr>
        <w:rFonts w:hint="default"/>
      </w:rPr>
    </w:lvl>
  </w:abstractNum>
  <w:abstractNum w:abstractNumId="5" w15:restartNumberingAfterBreak="0">
    <w:nsid w:val="242D1B06"/>
    <w:multiLevelType w:val="multilevel"/>
    <w:tmpl w:val="10FAA950"/>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6"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 w15:restartNumberingAfterBreak="0">
    <w:nsid w:val="3757382E"/>
    <w:multiLevelType w:val="multilevel"/>
    <w:tmpl w:val="56AA0988"/>
    <w:lvl w:ilvl="0">
      <w:start w:val="1"/>
      <w:numFmt w:val="decimal"/>
      <w:pStyle w:val="Rule1"/>
      <w:lvlText w:val="Rule %1"/>
      <w:lvlJc w:val="left"/>
      <w:pPr>
        <w:tabs>
          <w:tab w:val="num" w:pos="1077"/>
        </w:tabs>
        <w:ind w:left="1077" w:hanging="1077"/>
      </w:pPr>
      <w:rPr>
        <w:rFonts w:hint="default"/>
        <w:b/>
        <w:i w:val="0"/>
      </w:rPr>
    </w:lvl>
    <w:lvl w:ilvl="1">
      <w:start w:val="1"/>
      <w:numFmt w:val="decimal"/>
      <w:pStyle w:val="Rule2"/>
      <w:lvlText w:val="%1.%2"/>
      <w:lvlJc w:val="left"/>
      <w:pPr>
        <w:tabs>
          <w:tab w:val="num" w:pos="1077"/>
        </w:tabs>
        <w:ind w:left="1077" w:hanging="1077"/>
      </w:pPr>
      <w:rPr>
        <w:rFonts w:hint="default"/>
      </w:rPr>
    </w:lvl>
    <w:lvl w:ilvl="2">
      <w:start w:val="1"/>
      <w:numFmt w:val="decimal"/>
      <w:pStyle w:val="Rule3"/>
      <w:lvlText w:val="%1.%2.%3"/>
      <w:lvlJc w:val="left"/>
      <w:pPr>
        <w:tabs>
          <w:tab w:val="num" w:pos="2211"/>
        </w:tabs>
        <w:ind w:left="2211" w:hanging="1134"/>
      </w:pPr>
      <w:rPr>
        <w:rFonts w:hint="default"/>
      </w:rPr>
    </w:lvl>
    <w:lvl w:ilvl="3">
      <w:start w:val="1"/>
      <w:numFmt w:val="decimal"/>
      <w:pStyle w:val="Rule4"/>
      <w:lvlText w:val="%1.%2.%3.%4"/>
      <w:lvlJc w:val="left"/>
      <w:pPr>
        <w:tabs>
          <w:tab w:val="num" w:pos="3686"/>
        </w:tabs>
        <w:ind w:left="3686" w:hanging="1475"/>
      </w:pPr>
      <w:rPr>
        <w:rFonts w:hint="default"/>
      </w:rPr>
    </w:lvl>
    <w:lvl w:ilvl="4">
      <w:start w:val="1"/>
      <w:numFmt w:val="decimal"/>
      <w:pStyle w:val="Rule5"/>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8" w15:restartNumberingAfterBreak="0">
    <w:nsid w:val="41121C39"/>
    <w:multiLevelType w:val="multilevel"/>
    <w:tmpl w:val="172EC1B4"/>
    <w:lvl w:ilvl="0">
      <w:start w:val="1"/>
      <w:numFmt w:val="none"/>
      <w:pStyle w:val="Body"/>
      <w:suff w:val="nothing"/>
      <w:lvlText w:val=""/>
      <w:lvlJc w:val="left"/>
      <w:pPr>
        <w:ind w:left="0" w:firstLine="0"/>
      </w:pPr>
      <w:rPr>
        <w:rFonts w:hint="default"/>
        <w:b w:val="0"/>
        <w:i w:val="0"/>
      </w:rPr>
    </w:lvl>
    <w:lvl w:ilvl="1">
      <w:start w:val="1"/>
      <w:numFmt w:val="lowerLetter"/>
      <w:pStyle w:val="aDefinition"/>
      <w:lvlText w:val="(%2)"/>
      <w:lvlJc w:val="left"/>
      <w:pPr>
        <w:tabs>
          <w:tab w:val="num" w:pos="851"/>
        </w:tabs>
        <w:ind w:left="851" w:hanging="851"/>
      </w:pPr>
      <w:rPr>
        <w:rFonts w:hint="default"/>
      </w:rPr>
    </w:lvl>
    <w:lvl w:ilvl="2">
      <w:start w:val="1"/>
      <w:numFmt w:val="lowerRoman"/>
      <w:pStyle w:val="iDefinition"/>
      <w:lvlText w:val="(%3)"/>
      <w:lvlJc w:val="left"/>
      <w:pPr>
        <w:tabs>
          <w:tab w:val="num" w:pos="1843"/>
        </w:tabs>
        <w:ind w:left="1843" w:hanging="992"/>
      </w:pPr>
      <w:rPr>
        <w:rFonts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4A1662E2"/>
    <w:multiLevelType w:val="hybridMultilevel"/>
    <w:tmpl w:val="8A8A4664"/>
    <w:lvl w:ilvl="0" w:tplc="729436C4">
      <w:start w:val="1"/>
      <w:numFmt w:val="decimal"/>
      <w:lvlText w:val="%1"/>
      <w:lvlJc w:val="left"/>
      <w:pPr>
        <w:ind w:left="1215" w:hanging="85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D5604DE"/>
    <w:multiLevelType w:val="hybridMultilevel"/>
    <w:tmpl w:val="39F8725A"/>
    <w:lvl w:ilvl="0" w:tplc="40E85652">
      <w:start w:val="1"/>
      <w:numFmt w:val="lowerLetter"/>
      <w:pStyle w:val="abcdDefinition"/>
      <w:lvlText w:val="(%1)"/>
      <w:lvlJc w:val="left"/>
      <w:pPr>
        <w:ind w:left="851" w:hanging="851"/>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2787184"/>
    <w:multiLevelType w:val="multilevel"/>
    <w:tmpl w:val="4EF8E5E8"/>
    <w:lvl w:ilvl="0">
      <w:start w:val="1"/>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rFonts w:hint="default"/>
        <w:b w:val="0"/>
        <w:i w:val="0"/>
        <w:u w:val="none"/>
      </w:rPr>
    </w:lvl>
    <w:lvl w:ilvl="2">
      <w:start w:val="1"/>
      <w:numFmt w:val="decimal"/>
      <w:pStyle w:val="Level3"/>
      <w:lvlText w:val="%1.%2.%3"/>
      <w:lvlJc w:val="left"/>
      <w:pPr>
        <w:tabs>
          <w:tab w:val="num" w:pos="1843"/>
        </w:tabs>
        <w:ind w:left="1843" w:hanging="992"/>
      </w:pPr>
      <w:rPr>
        <w:rFonts w:hint="default"/>
        <w:b w:val="0"/>
        <w:i w:val="0"/>
        <w:u w:val="none"/>
      </w:rPr>
    </w:lvl>
    <w:lvl w:ilvl="3">
      <w:start w:val="1"/>
      <w:numFmt w:val="decimal"/>
      <w:pStyle w:val="Level4"/>
      <w:lvlText w:val="%1.%2.%3.%4"/>
      <w:lvlJc w:val="left"/>
      <w:pPr>
        <w:tabs>
          <w:tab w:val="num" w:pos="3119"/>
        </w:tabs>
        <w:ind w:left="3119"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12" w15:restartNumberingAfterBreak="0">
    <w:nsid w:val="63270F99"/>
    <w:multiLevelType w:val="multilevel"/>
    <w:tmpl w:val="956E40E8"/>
    <w:lvl w:ilvl="0">
      <w:start w:val="1"/>
      <w:numFmt w:val="bullet"/>
      <w:pStyle w:val="Bullet1"/>
      <w:lvlText w:val=""/>
      <w:lvlJc w:val="left"/>
      <w:pPr>
        <w:tabs>
          <w:tab w:val="num" w:pos="851"/>
        </w:tabs>
        <w:ind w:left="851" w:hanging="851"/>
      </w:pPr>
      <w:rPr>
        <w:rFonts w:ascii="Symbol" w:hAnsi="Symbol" w:hint="default"/>
        <w:b w:val="0"/>
        <w:i w:val="0"/>
        <w:u w:val="none"/>
      </w:rPr>
    </w:lvl>
    <w:lvl w:ilvl="1">
      <w:start w:val="1"/>
      <w:numFmt w:val="bullet"/>
      <w:pStyle w:val="Bullet2"/>
      <w:lvlText w:val=""/>
      <w:lvlJc w:val="left"/>
      <w:pPr>
        <w:tabs>
          <w:tab w:val="num" w:pos="1843"/>
        </w:tabs>
        <w:ind w:left="1843" w:hanging="992"/>
      </w:pPr>
      <w:rPr>
        <w:rFonts w:ascii="Symbol" w:hAnsi="Symbol" w:hint="default"/>
        <w:b w:val="0"/>
        <w:i w:val="0"/>
        <w:u w:val="none"/>
      </w:rPr>
    </w:lvl>
    <w:lvl w:ilvl="2">
      <w:start w:val="1"/>
      <w:numFmt w:val="bullet"/>
      <w:pStyle w:val="Bullet3"/>
      <w:lvlText w:val=""/>
      <w:lvlJc w:val="left"/>
      <w:pPr>
        <w:tabs>
          <w:tab w:val="num" w:pos="3119"/>
        </w:tabs>
        <w:ind w:left="3119" w:hanging="1276"/>
      </w:pPr>
      <w:rPr>
        <w:rFonts w:ascii="Symbol" w:hAnsi="Symbol" w:hint="default"/>
        <w:b w:val="0"/>
        <w:i w:val="0"/>
        <w:u w:val="none"/>
      </w:rPr>
    </w:lvl>
    <w:lvl w:ilvl="3">
      <w:start w:val="1"/>
      <w:numFmt w:val="lowerLetter"/>
      <w:isLgl/>
      <w:lvlText w:val="%1(Not Defined)"/>
      <w:lvlJc w:val="left"/>
      <w:pPr>
        <w:tabs>
          <w:tab w:val="num" w:pos="4505"/>
        </w:tabs>
        <w:ind w:left="4122" w:hanging="1417"/>
      </w:pPr>
      <w:rPr>
        <w:rFonts w:hint="default"/>
        <w:b w:val="0"/>
        <w:i w:val="0"/>
        <w:u w:val="none"/>
      </w:rPr>
    </w:lvl>
    <w:lvl w:ilvl="4">
      <w:start w:val="1"/>
      <w:numFmt w:val="none"/>
      <w:lvlText w:val="(Not Defined)"/>
      <w:lvlJc w:val="left"/>
      <w:pPr>
        <w:tabs>
          <w:tab w:val="num" w:pos="5562"/>
        </w:tabs>
        <w:ind w:left="4689" w:hanging="567"/>
      </w:pPr>
      <w:rPr>
        <w:rFonts w:hint="default"/>
        <w:b w:val="0"/>
        <w:i w:val="0"/>
        <w:u w:val="none"/>
      </w:rPr>
    </w:lvl>
    <w:lvl w:ilvl="5">
      <w:start w:val="1"/>
      <w:numFmt w:val="none"/>
      <w:lvlText w:val="(Not Defined)"/>
      <w:lvlJc w:val="left"/>
      <w:pPr>
        <w:tabs>
          <w:tab w:val="num" w:pos="6129"/>
        </w:tabs>
        <w:ind w:left="5256" w:hanging="567"/>
      </w:pPr>
      <w:rPr>
        <w:rFonts w:hint="default"/>
        <w:b w:val="0"/>
        <w:i w:val="0"/>
      </w:rPr>
    </w:lvl>
    <w:lvl w:ilvl="6">
      <w:start w:val="1"/>
      <w:numFmt w:val="none"/>
      <w:lvlText w:val="(Not Defined)"/>
      <w:lvlJc w:val="left"/>
      <w:pPr>
        <w:tabs>
          <w:tab w:val="num" w:pos="4320"/>
        </w:tabs>
        <w:ind w:left="3960" w:hanging="1080"/>
      </w:pPr>
      <w:rPr>
        <w:rFonts w:hint="default"/>
        <w:b w:val="0"/>
        <w:i w:val="0"/>
      </w:rPr>
    </w:lvl>
    <w:lvl w:ilvl="7">
      <w:start w:val="1"/>
      <w:numFmt w:val="none"/>
      <w:lvlText w:val="(Not Defined)"/>
      <w:lvlJc w:val="left"/>
      <w:pPr>
        <w:tabs>
          <w:tab w:val="num" w:pos="4680"/>
        </w:tabs>
        <w:ind w:left="4464" w:hanging="1224"/>
      </w:pPr>
      <w:rPr>
        <w:rFonts w:hint="default"/>
        <w:b w:val="0"/>
        <w:i w:val="0"/>
      </w:rPr>
    </w:lvl>
    <w:lvl w:ilvl="8">
      <w:start w:val="1"/>
      <w:numFmt w:val="none"/>
      <w:lvlText w:val="(Not Defined)"/>
      <w:lvlJc w:val="left"/>
      <w:pPr>
        <w:tabs>
          <w:tab w:val="num" w:pos="5040"/>
        </w:tabs>
        <w:ind w:left="5040" w:hanging="1440"/>
      </w:pPr>
      <w:rPr>
        <w:rFonts w:hint="default"/>
        <w:b w:val="0"/>
        <w:i w:val="0"/>
      </w:rPr>
    </w:lvl>
  </w:abstractNum>
  <w:abstractNum w:abstractNumId="13" w15:restartNumberingAfterBreak="0">
    <w:nsid w:val="777A5747"/>
    <w:multiLevelType w:val="multilevel"/>
    <w:tmpl w:val="172EC1B4"/>
    <w:lvl w:ilvl="0">
      <w:start w:val="1"/>
      <w:numFmt w:val="none"/>
      <w:suff w:val="nothing"/>
      <w:lvlText w:val=""/>
      <w:lvlJc w:val="left"/>
      <w:pPr>
        <w:ind w:left="0" w:firstLine="0"/>
      </w:pPr>
      <w:rPr>
        <w:rFonts w:hint="default"/>
        <w:b w:val="0"/>
        <w:i w:val="0"/>
      </w:rPr>
    </w:lvl>
    <w:lvl w:ilvl="1">
      <w:start w:val="1"/>
      <w:numFmt w:val="lowerLetter"/>
      <w:lvlText w:val="(%2)"/>
      <w:lvlJc w:val="left"/>
      <w:pPr>
        <w:tabs>
          <w:tab w:val="num" w:pos="851"/>
        </w:tabs>
        <w:ind w:left="851" w:hanging="851"/>
      </w:pPr>
      <w:rPr>
        <w:rFonts w:hint="default"/>
      </w:rPr>
    </w:lvl>
    <w:lvl w:ilvl="2">
      <w:start w:val="1"/>
      <w:numFmt w:val="lowerRoman"/>
      <w:lvlText w:val="(%3)"/>
      <w:lvlJc w:val="left"/>
      <w:pPr>
        <w:tabs>
          <w:tab w:val="num" w:pos="1843"/>
        </w:tabs>
        <w:ind w:left="1843" w:hanging="992"/>
      </w:pPr>
      <w:rPr>
        <w:rFonts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7B9D102E"/>
    <w:multiLevelType w:val="singleLevel"/>
    <w:tmpl w:val="0B9CC66C"/>
    <w:lvl w:ilvl="0">
      <w:start w:val="1"/>
      <w:numFmt w:val="upperLetter"/>
      <w:pStyle w:val="Background"/>
      <w:lvlText w:val="(%1)"/>
      <w:lvlJc w:val="left"/>
      <w:pPr>
        <w:tabs>
          <w:tab w:val="num" w:pos="851"/>
        </w:tabs>
        <w:ind w:left="851" w:hanging="851"/>
      </w:pPr>
    </w:lvl>
  </w:abstractNum>
  <w:num w:numId="1">
    <w:abstractNumId w:val="8"/>
  </w:num>
  <w:num w:numId="2">
    <w:abstractNumId w:val="14"/>
  </w:num>
  <w:num w:numId="3">
    <w:abstractNumId w:val="12"/>
  </w:num>
  <w:num w:numId="4">
    <w:abstractNumId w:val="11"/>
  </w:num>
  <w:num w:numId="5">
    <w:abstractNumId w:val="3"/>
  </w:num>
  <w:num w:numId="6">
    <w:abstractNumId w:val="7"/>
  </w:num>
  <w:num w:numId="7">
    <w:abstractNumId w:val="1"/>
  </w:num>
  <w:num w:numId="8">
    <w:abstractNumId w:val="4"/>
  </w:num>
  <w:num w:numId="9">
    <w:abstractNumId w:val="2"/>
  </w:num>
  <w:num w:numId="10">
    <w:abstractNumId w:val="2"/>
  </w:num>
  <w:num w:numId="11">
    <w:abstractNumId w:val="2"/>
  </w:num>
  <w:num w:numId="12">
    <w:abstractNumId w:val="2"/>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9"/>
  </w:num>
  <w:num w:numId="19">
    <w:abstractNumId w:val="13"/>
  </w:num>
  <w:num w:numId="20">
    <w:abstractNumId w:val="5"/>
  </w:num>
  <w:num w:numId="21">
    <w:abstractNumId w:val="11"/>
  </w:num>
  <w:num w:numId="22">
    <w:abstractNumId w:val="6"/>
  </w:num>
  <w:num w:numId="23">
    <w:abstractNumId w:val="0"/>
  </w:num>
  <w:num w:numId="24">
    <w:abstractNumId w:val="11"/>
  </w:num>
  <w:num w:numId="2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ttachedTemplate r:id="rId1"/>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defaultTabStop w:val="720"/>
  <w:doNotHyphenateCaps/>
  <w:drawingGridHorizontalSpacing w:val="100"/>
  <w:drawingGridVerticalSpacing w:val="136"/>
  <w:displayHorizontalDrawingGridEvery w:val="2"/>
  <w:displayVerticalDrawingGridEvery w:val="2"/>
  <w:characterSpacingControl w:val="doNotCompress"/>
  <w:hdrShapeDefaults>
    <o:shapedefaults v:ext="edit" spidmax="10241" fill="f" fillcolor="white">
      <v:fill color="whit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28A1"/>
    <w:rsid w:val="00000E1E"/>
    <w:rsid w:val="00002D5A"/>
    <w:rsid w:val="00015E26"/>
    <w:rsid w:val="00095D35"/>
    <w:rsid w:val="000A1371"/>
    <w:rsid w:val="000D0EB3"/>
    <w:rsid w:val="000D5477"/>
    <w:rsid w:val="000F6B7C"/>
    <w:rsid w:val="000F7BFE"/>
    <w:rsid w:val="00160FDA"/>
    <w:rsid w:val="00174186"/>
    <w:rsid w:val="00182509"/>
    <w:rsid w:val="00192F42"/>
    <w:rsid w:val="001A4A17"/>
    <w:rsid w:val="001D081B"/>
    <w:rsid w:val="001E4F3E"/>
    <w:rsid w:val="00204BC7"/>
    <w:rsid w:val="0022103D"/>
    <w:rsid w:val="0022145F"/>
    <w:rsid w:val="00225A9E"/>
    <w:rsid w:val="00271B44"/>
    <w:rsid w:val="00281BA0"/>
    <w:rsid w:val="002960C4"/>
    <w:rsid w:val="002B2919"/>
    <w:rsid w:val="002D11BC"/>
    <w:rsid w:val="002D58E0"/>
    <w:rsid w:val="002D5C39"/>
    <w:rsid w:val="002D6BF6"/>
    <w:rsid w:val="00326499"/>
    <w:rsid w:val="003423C5"/>
    <w:rsid w:val="003811C8"/>
    <w:rsid w:val="0038213C"/>
    <w:rsid w:val="00396B13"/>
    <w:rsid w:val="003B3A2F"/>
    <w:rsid w:val="0042448F"/>
    <w:rsid w:val="00437FD9"/>
    <w:rsid w:val="00446508"/>
    <w:rsid w:val="004518A2"/>
    <w:rsid w:val="00456354"/>
    <w:rsid w:val="0047176F"/>
    <w:rsid w:val="0049370A"/>
    <w:rsid w:val="004A2574"/>
    <w:rsid w:val="004A265F"/>
    <w:rsid w:val="004C0EC6"/>
    <w:rsid w:val="004D11B0"/>
    <w:rsid w:val="004D7C14"/>
    <w:rsid w:val="00514FF6"/>
    <w:rsid w:val="0053488E"/>
    <w:rsid w:val="005361EB"/>
    <w:rsid w:val="00540704"/>
    <w:rsid w:val="00546401"/>
    <w:rsid w:val="00550D7B"/>
    <w:rsid w:val="00553355"/>
    <w:rsid w:val="00565259"/>
    <w:rsid w:val="00586E68"/>
    <w:rsid w:val="00595A4B"/>
    <w:rsid w:val="005966F8"/>
    <w:rsid w:val="005B5E2C"/>
    <w:rsid w:val="005C05D6"/>
    <w:rsid w:val="005C3027"/>
    <w:rsid w:val="005D221E"/>
    <w:rsid w:val="005D30CA"/>
    <w:rsid w:val="005D5AA6"/>
    <w:rsid w:val="005D6A1F"/>
    <w:rsid w:val="005F0856"/>
    <w:rsid w:val="005F2D94"/>
    <w:rsid w:val="006068FD"/>
    <w:rsid w:val="00606B27"/>
    <w:rsid w:val="00614C56"/>
    <w:rsid w:val="006276E9"/>
    <w:rsid w:val="006753E4"/>
    <w:rsid w:val="00681B68"/>
    <w:rsid w:val="00686E83"/>
    <w:rsid w:val="0069099E"/>
    <w:rsid w:val="006A20AD"/>
    <w:rsid w:val="006D6242"/>
    <w:rsid w:val="00711A3D"/>
    <w:rsid w:val="00727D2B"/>
    <w:rsid w:val="00732ED6"/>
    <w:rsid w:val="00741251"/>
    <w:rsid w:val="007514C7"/>
    <w:rsid w:val="007721A6"/>
    <w:rsid w:val="00777C0E"/>
    <w:rsid w:val="00785468"/>
    <w:rsid w:val="0079192D"/>
    <w:rsid w:val="007A6FD6"/>
    <w:rsid w:val="007B4017"/>
    <w:rsid w:val="007D01C2"/>
    <w:rsid w:val="007D01DF"/>
    <w:rsid w:val="007E4F53"/>
    <w:rsid w:val="007E68B2"/>
    <w:rsid w:val="00837285"/>
    <w:rsid w:val="00845523"/>
    <w:rsid w:val="00852C3A"/>
    <w:rsid w:val="0085574D"/>
    <w:rsid w:val="008610A1"/>
    <w:rsid w:val="00867E20"/>
    <w:rsid w:val="00875546"/>
    <w:rsid w:val="008A0E97"/>
    <w:rsid w:val="008A25DD"/>
    <w:rsid w:val="008C1002"/>
    <w:rsid w:val="0091347B"/>
    <w:rsid w:val="00921F37"/>
    <w:rsid w:val="0092211F"/>
    <w:rsid w:val="00960F71"/>
    <w:rsid w:val="009633AC"/>
    <w:rsid w:val="009C009C"/>
    <w:rsid w:val="009D15FD"/>
    <w:rsid w:val="009D7D73"/>
    <w:rsid w:val="009F07F8"/>
    <w:rsid w:val="009F6505"/>
    <w:rsid w:val="00A1174F"/>
    <w:rsid w:val="00A202B7"/>
    <w:rsid w:val="00A20F7B"/>
    <w:rsid w:val="00A36FD6"/>
    <w:rsid w:val="00A371A8"/>
    <w:rsid w:val="00A86EAF"/>
    <w:rsid w:val="00A96316"/>
    <w:rsid w:val="00AA62BB"/>
    <w:rsid w:val="00AA7C09"/>
    <w:rsid w:val="00AC0852"/>
    <w:rsid w:val="00AC6846"/>
    <w:rsid w:val="00AC71F3"/>
    <w:rsid w:val="00AC7E09"/>
    <w:rsid w:val="00AD2C2B"/>
    <w:rsid w:val="00AE28AD"/>
    <w:rsid w:val="00B06E80"/>
    <w:rsid w:val="00B13FC3"/>
    <w:rsid w:val="00B21DD3"/>
    <w:rsid w:val="00B37092"/>
    <w:rsid w:val="00B40DD4"/>
    <w:rsid w:val="00B54C51"/>
    <w:rsid w:val="00B6379F"/>
    <w:rsid w:val="00B639A4"/>
    <w:rsid w:val="00B766FA"/>
    <w:rsid w:val="00BC5255"/>
    <w:rsid w:val="00C2764D"/>
    <w:rsid w:val="00C34D26"/>
    <w:rsid w:val="00C4391A"/>
    <w:rsid w:val="00C4535D"/>
    <w:rsid w:val="00C74397"/>
    <w:rsid w:val="00C84928"/>
    <w:rsid w:val="00C97DEC"/>
    <w:rsid w:val="00CA13E5"/>
    <w:rsid w:val="00CF61ED"/>
    <w:rsid w:val="00D069E0"/>
    <w:rsid w:val="00D44B31"/>
    <w:rsid w:val="00D6248C"/>
    <w:rsid w:val="00D62BB9"/>
    <w:rsid w:val="00D9428A"/>
    <w:rsid w:val="00DA55DB"/>
    <w:rsid w:val="00DD4E58"/>
    <w:rsid w:val="00DF3367"/>
    <w:rsid w:val="00E1303E"/>
    <w:rsid w:val="00E24DE1"/>
    <w:rsid w:val="00E430AF"/>
    <w:rsid w:val="00E7280D"/>
    <w:rsid w:val="00E812FE"/>
    <w:rsid w:val="00E83011"/>
    <w:rsid w:val="00EB0622"/>
    <w:rsid w:val="00EB15D8"/>
    <w:rsid w:val="00EB1E84"/>
    <w:rsid w:val="00EE7DA8"/>
    <w:rsid w:val="00F06AF5"/>
    <w:rsid w:val="00F06F87"/>
    <w:rsid w:val="00F07AC3"/>
    <w:rsid w:val="00F25806"/>
    <w:rsid w:val="00F445DC"/>
    <w:rsid w:val="00F47BFE"/>
    <w:rsid w:val="00F5793A"/>
    <w:rsid w:val="00F61E35"/>
    <w:rsid w:val="00F65998"/>
    <w:rsid w:val="00F74ED1"/>
    <w:rsid w:val="00FA6BF5"/>
    <w:rsid w:val="00FC28A1"/>
    <w:rsid w:val="00FC52C2"/>
    <w:rsid w:val="00FC6E00"/>
    <w:rsid w:val="00FD642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fill="f" fillcolor="white">
      <v:fill color="white" on="f"/>
    </o:shapedefaults>
    <o:shapelayout v:ext="edit">
      <o:idmap v:ext="edit" data="1"/>
    </o:shapelayout>
  </w:shapeDefaults>
  <w:doNotEmbedSmartTags/>
  <w:decimalSymbol w:val="."/>
  <w:listSeparator w:val=","/>
  <w14:docId w14:val="3D49CBCA"/>
  <w15:docId w15:val="{28659070-3AD4-4C74-A234-F835986FA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A25DD"/>
    <w:pPr>
      <w:jc w:val="both"/>
    </w:pPr>
    <w:rPr>
      <w:rFonts w:ascii="Verdana" w:hAnsi="Verdana"/>
      <w:sz w:val="18"/>
      <w:szCs w:val="18"/>
    </w:rPr>
  </w:style>
  <w:style w:type="paragraph" w:styleId="Heading1">
    <w:name w:val="heading 1"/>
    <w:next w:val="Normal"/>
    <w:link w:val="Heading1Char"/>
    <w:uiPriority w:val="9"/>
    <w:qFormat/>
    <w:rsid w:val="00837285"/>
    <w:pPr>
      <w:numPr>
        <w:numId w:val="20"/>
      </w:numPr>
      <w:spacing w:after="240"/>
      <w:jc w:val="center"/>
      <w:outlineLvl w:val="0"/>
    </w:pPr>
    <w:rPr>
      <w:rFonts w:ascii="Trebuchet MS" w:hAnsi="Trebuchet MS"/>
      <w:b/>
      <w:caps/>
      <w:sz w:val="22"/>
      <w:szCs w:val="22"/>
      <w:lang w:eastAsia="en-US"/>
    </w:rPr>
  </w:style>
  <w:style w:type="paragraph" w:styleId="Heading2">
    <w:name w:val="heading 2"/>
    <w:basedOn w:val="Normal"/>
    <w:next w:val="Normal"/>
    <w:link w:val="Heading2Char"/>
    <w:uiPriority w:val="9"/>
    <w:unhideWhenUsed/>
    <w:qFormat/>
    <w:rsid w:val="00837285"/>
    <w:pPr>
      <w:keepNext/>
      <w:keepLines/>
      <w:numPr>
        <w:ilvl w:val="1"/>
        <w:numId w:val="20"/>
      </w:numPr>
      <w:spacing w:after="240"/>
      <w:outlineLvl w:val="1"/>
    </w:pPr>
    <w:rPr>
      <w:rFonts w:asciiTheme="majorHAnsi" w:eastAsiaTheme="majorEastAsia" w:hAnsiTheme="majorHAnsi" w:cstheme="majorBidi"/>
      <w:b/>
      <w:bCs/>
      <w:sz w:val="22"/>
      <w:szCs w:val="22"/>
      <w:lang w:eastAsia="en-US"/>
    </w:rPr>
  </w:style>
  <w:style w:type="paragraph" w:styleId="Heading3">
    <w:name w:val="heading 3"/>
    <w:basedOn w:val="Normal"/>
    <w:next w:val="Normal"/>
    <w:link w:val="Heading3Char"/>
    <w:uiPriority w:val="9"/>
    <w:unhideWhenUsed/>
    <w:qFormat/>
    <w:rsid w:val="00837285"/>
    <w:pPr>
      <w:keepLines/>
      <w:numPr>
        <w:ilvl w:val="2"/>
        <w:numId w:val="20"/>
      </w:numPr>
      <w:spacing w:after="240"/>
      <w:outlineLvl w:val="2"/>
    </w:pPr>
    <w:rPr>
      <w:rFonts w:asciiTheme="majorHAnsi" w:eastAsiaTheme="majorEastAsia" w:hAnsiTheme="majorHAnsi" w:cstheme="majorBidi"/>
      <w:bCs/>
      <w:sz w:val="22"/>
      <w:szCs w:val="22"/>
      <w:lang w:eastAsia="en-US"/>
    </w:rPr>
  </w:style>
  <w:style w:type="paragraph" w:styleId="Heading4">
    <w:name w:val="heading 4"/>
    <w:basedOn w:val="Heading3"/>
    <w:next w:val="Normal"/>
    <w:link w:val="Heading4Char"/>
    <w:uiPriority w:val="9"/>
    <w:unhideWhenUsed/>
    <w:qFormat/>
    <w:rsid w:val="00837285"/>
    <w:pPr>
      <w:numPr>
        <w:ilvl w:val="3"/>
      </w:numPr>
      <w:outlineLvl w:val="3"/>
    </w:pPr>
    <w:rPr>
      <w:rFonts w:ascii="Trebuchet MS" w:hAnsi="Trebuchet MS"/>
    </w:rPr>
  </w:style>
  <w:style w:type="paragraph" w:styleId="Heading5">
    <w:name w:val="heading 5"/>
    <w:basedOn w:val="Heading4"/>
    <w:next w:val="Normal"/>
    <w:link w:val="Heading5Char"/>
    <w:uiPriority w:val="9"/>
    <w:unhideWhenUsed/>
    <w:qFormat/>
    <w:rsid w:val="00837285"/>
    <w:pPr>
      <w:numPr>
        <w:ilvl w:val="4"/>
      </w:numPr>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qFormat/>
    <w:rsid w:val="008A25DD"/>
    <w:pPr>
      <w:numPr>
        <w:numId w:val="1"/>
      </w:numPr>
      <w:tabs>
        <w:tab w:val="left" w:pos="1843"/>
        <w:tab w:val="left" w:pos="3119"/>
        <w:tab w:val="left" w:pos="4253"/>
      </w:tabs>
      <w:spacing w:after="240"/>
    </w:pPr>
  </w:style>
  <w:style w:type="paragraph" w:customStyle="1" w:styleId="aDefinition">
    <w:name w:val="(a) Definition"/>
    <w:basedOn w:val="Body"/>
    <w:qFormat/>
    <w:rsid w:val="008A25DD"/>
    <w:pPr>
      <w:numPr>
        <w:ilvl w:val="1"/>
      </w:numPr>
      <w:tabs>
        <w:tab w:val="clear" w:pos="1843"/>
        <w:tab w:val="clear" w:pos="3119"/>
        <w:tab w:val="clear" w:pos="4253"/>
      </w:tabs>
    </w:pPr>
  </w:style>
  <w:style w:type="paragraph" w:customStyle="1" w:styleId="iDefinition">
    <w:name w:val="(i) Definition"/>
    <w:basedOn w:val="Body"/>
    <w:qFormat/>
    <w:rsid w:val="008A25DD"/>
    <w:pPr>
      <w:numPr>
        <w:ilvl w:val="2"/>
      </w:numPr>
      <w:tabs>
        <w:tab w:val="clear" w:pos="3119"/>
        <w:tab w:val="clear" w:pos="4253"/>
      </w:tabs>
    </w:pPr>
  </w:style>
  <w:style w:type="paragraph" w:customStyle="1" w:styleId="Body1">
    <w:name w:val="Body 1"/>
    <w:basedOn w:val="Body"/>
    <w:qFormat/>
    <w:rsid w:val="008A25DD"/>
    <w:pPr>
      <w:tabs>
        <w:tab w:val="clear" w:pos="1843"/>
        <w:tab w:val="clear" w:pos="3119"/>
        <w:tab w:val="clear" w:pos="4253"/>
      </w:tabs>
      <w:ind w:left="851"/>
    </w:pPr>
  </w:style>
  <w:style w:type="paragraph" w:customStyle="1" w:styleId="Background">
    <w:name w:val="Background"/>
    <w:basedOn w:val="Body1"/>
    <w:qFormat/>
    <w:rsid w:val="008A25DD"/>
    <w:pPr>
      <w:numPr>
        <w:numId w:val="2"/>
      </w:numPr>
    </w:pPr>
  </w:style>
  <w:style w:type="paragraph" w:customStyle="1" w:styleId="Body2">
    <w:name w:val="Body 2"/>
    <w:basedOn w:val="Body1"/>
    <w:qFormat/>
    <w:rsid w:val="008A25DD"/>
  </w:style>
  <w:style w:type="paragraph" w:customStyle="1" w:styleId="Body3">
    <w:name w:val="Body 3"/>
    <w:basedOn w:val="Body2"/>
    <w:qFormat/>
    <w:rsid w:val="008A25DD"/>
    <w:pPr>
      <w:ind w:left="1843"/>
    </w:pPr>
  </w:style>
  <w:style w:type="paragraph" w:customStyle="1" w:styleId="Body4">
    <w:name w:val="Body 4"/>
    <w:basedOn w:val="Body3"/>
    <w:qFormat/>
    <w:rsid w:val="008A25DD"/>
    <w:pPr>
      <w:ind w:left="3119"/>
    </w:pPr>
  </w:style>
  <w:style w:type="paragraph" w:customStyle="1" w:styleId="Body5">
    <w:name w:val="Body 5"/>
    <w:basedOn w:val="Body3"/>
    <w:qFormat/>
    <w:rsid w:val="008A25DD"/>
    <w:pPr>
      <w:ind w:left="3119"/>
    </w:pPr>
  </w:style>
  <w:style w:type="paragraph" w:customStyle="1" w:styleId="Bullet1">
    <w:name w:val="Bullet 1"/>
    <w:basedOn w:val="Body1"/>
    <w:qFormat/>
    <w:rsid w:val="008A25DD"/>
    <w:pPr>
      <w:numPr>
        <w:numId w:val="3"/>
      </w:numPr>
    </w:pPr>
  </w:style>
  <w:style w:type="paragraph" w:customStyle="1" w:styleId="Bullet2">
    <w:name w:val="Bullet 2"/>
    <w:basedOn w:val="Body2"/>
    <w:qFormat/>
    <w:rsid w:val="008A25DD"/>
    <w:pPr>
      <w:numPr>
        <w:ilvl w:val="1"/>
        <w:numId w:val="3"/>
      </w:numPr>
    </w:pPr>
  </w:style>
  <w:style w:type="paragraph" w:customStyle="1" w:styleId="Bullet3">
    <w:name w:val="Bullet 3"/>
    <w:basedOn w:val="Body3"/>
    <w:qFormat/>
    <w:rsid w:val="008A25DD"/>
    <w:pPr>
      <w:numPr>
        <w:ilvl w:val="2"/>
        <w:numId w:val="3"/>
      </w:numPr>
    </w:pPr>
  </w:style>
  <w:style w:type="character" w:customStyle="1" w:styleId="CrossReference">
    <w:name w:val="Cross Reference"/>
    <w:basedOn w:val="DefaultParagraphFont"/>
    <w:qFormat/>
    <w:rsid w:val="008A25DD"/>
    <w:rPr>
      <w:b/>
    </w:rPr>
  </w:style>
  <w:style w:type="paragraph" w:styleId="Footer">
    <w:name w:val="footer"/>
    <w:basedOn w:val="Normal"/>
    <w:link w:val="FooterChar"/>
    <w:rsid w:val="008A25DD"/>
    <w:pPr>
      <w:tabs>
        <w:tab w:val="right" w:pos="9072"/>
      </w:tabs>
    </w:pPr>
    <w:rPr>
      <w:noProof/>
      <w:sz w:val="14"/>
    </w:rPr>
  </w:style>
  <w:style w:type="character" w:styleId="FootnoteReference">
    <w:name w:val="footnote reference"/>
    <w:basedOn w:val="DefaultParagraphFont"/>
    <w:semiHidden/>
    <w:rsid w:val="008A25DD"/>
    <w:rPr>
      <w:rFonts w:ascii="Tahoma" w:hAnsi="Tahoma"/>
      <w:b/>
      <w:color w:val="auto"/>
      <w:sz w:val="20"/>
      <w:u w:val="none"/>
      <w:vertAlign w:val="superscript"/>
    </w:rPr>
  </w:style>
  <w:style w:type="paragraph" w:styleId="FootnoteText">
    <w:name w:val="footnote text"/>
    <w:basedOn w:val="Normal"/>
    <w:link w:val="FootnoteTextChar"/>
    <w:semiHidden/>
    <w:rsid w:val="008A25DD"/>
    <w:pPr>
      <w:tabs>
        <w:tab w:val="left" w:pos="851"/>
      </w:tabs>
      <w:spacing w:after="60"/>
      <w:ind w:left="851" w:hanging="851"/>
    </w:pPr>
    <w:rPr>
      <w:rFonts w:ascii="Tahoma" w:hAnsi="Tahoma"/>
      <w:sz w:val="16"/>
    </w:rPr>
  </w:style>
  <w:style w:type="paragraph" w:styleId="Header">
    <w:name w:val="header"/>
    <w:basedOn w:val="Normal"/>
    <w:link w:val="HeaderChar"/>
    <w:rsid w:val="008A25DD"/>
    <w:pPr>
      <w:tabs>
        <w:tab w:val="center" w:pos="4536"/>
        <w:tab w:val="right" w:pos="9072"/>
      </w:tabs>
    </w:pPr>
    <w:rPr>
      <w:noProof/>
      <w:sz w:val="14"/>
    </w:rPr>
  </w:style>
  <w:style w:type="paragraph" w:customStyle="1" w:styleId="Level1">
    <w:name w:val="Level 1"/>
    <w:basedOn w:val="Body1"/>
    <w:qFormat/>
    <w:rsid w:val="008A25DD"/>
    <w:pPr>
      <w:numPr>
        <w:numId w:val="4"/>
      </w:numPr>
      <w:outlineLvl w:val="0"/>
    </w:pPr>
  </w:style>
  <w:style w:type="character" w:customStyle="1" w:styleId="Level1asHeadingtext">
    <w:name w:val="Level 1 as Heading (text)"/>
    <w:basedOn w:val="DefaultParagraphFont"/>
    <w:rsid w:val="008A25DD"/>
    <w:rPr>
      <w:b/>
    </w:rPr>
  </w:style>
  <w:style w:type="paragraph" w:customStyle="1" w:styleId="Level2">
    <w:name w:val="Level 2"/>
    <w:basedOn w:val="Body2"/>
    <w:qFormat/>
    <w:rsid w:val="008A25DD"/>
    <w:pPr>
      <w:numPr>
        <w:ilvl w:val="1"/>
        <w:numId w:val="4"/>
      </w:numPr>
      <w:outlineLvl w:val="1"/>
    </w:pPr>
  </w:style>
  <w:style w:type="character" w:customStyle="1" w:styleId="Level2asHeadingtext">
    <w:name w:val="Level 2 as Heading (text)"/>
    <w:basedOn w:val="DefaultParagraphFont"/>
    <w:rsid w:val="008A25DD"/>
    <w:rPr>
      <w:b/>
    </w:rPr>
  </w:style>
  <w:style w:type="paragraph" w:customStyle="1" w:styleId="Level3">
    <w:name w:val="Level 3"/>
    <w:basedOn w:val="Body3"/>
    <w:qFormat/>
    <w:rsid w:val="008A25DD"/>
    <w:pPr>
      <w:numPr>
        <w:ilvl w:val="2"/>
        <w:numId w:val="4"/>
      </w:numPr>
      <w:outlineLvl w:val="2"/>
    </w:pPr>
  </w:style>
  <w:style w:type="character" w:customStyle="1" w:styleId="Level3asHeadingtext">
    <w:name w:val="Level 3 as Heading (text)"/>
    <w:basedOn w:val="DefaultParagraphFont"/>
    <w:rsid w:val="008A25DD"/>
    <w:rPr>
      <w:b/>
    </w:rPr>
  </w:style>
  <w:style w:type="paragraph" w:customStyle="1" w:styleId="Level4">
    <w:name w:val="Level 4"/>
    <w:basedOn w:val="Body4"/>
    <w:qFormat/>
    <w:rsid w:val="008A25DD"/>
    <w:pPr>
      <w:numPr>
        <w:ilvl w:val="3"/>
        <w:numId w:val="4"/>
      </w:numPr>
      <w:outlineLvl w:val="3"/>
    </w:pPr>
  </w:style>
  <w:style w:type="paragraph" w:customStyle="1" w:styleId="Level5">
    <w:name w:val="Level 5"/>
    <w:basedOn w:val="Body5"/>
    <w:qFormat/>
    <w:rsid w:val="008A25DD"/>
    <w:pPr>
      <w:numPr>
        <w:ilvl w:val="4"/>
        <w:numId w:val="4"/>
      </w:numPr>
      <w:outlineLvl w:val="4"/>
    </w:pPr>
  </w:style>
  <w:style w:type="character" w:styleId="PageNumber">
    <w:name w:val="page number"/>
    <w:basedOn w:val="DefaultParagraphFont"/>
    <w:semiHidden/>
    <w:rsid w:val="008A25DD"/>
    <w:rPr>
      <w:sz w:val="14"/>
    </w:rPr>
  </w:style>
  <w:style w:type="paragraph" w:customStyle="1" w:styleId="Parties">
    <w:name w:val="Parties"/>
    <w:basedOn w:val="Body1"/>
    <w:qFormat/>
    <w:rsid w:val="008A25DD"/>
    <w:pPr>
      <w:numPr>
        <w:numId w:val="5"/>
      </w:numPr>
    </w:pPr>
  </w:style>
  <w:style w:type="paragraph" w:customStyle="1" w:styleId="Rule1">
    <w:name w:val="Rule 1"/>
    <w:basedOn w:val="Body"/>
    <w:semiHidden/>
    <w:rsid w:val="005D221E"/>
    <w:pPr>
      <w:keepNext/>
      <w:numPr>
        <w:numId w:val="6"/>
      </w:numPr>
      <w:tabs>
        <w:tab w:val="clear" w:pos="1843"/>
        <w:tab w:val="clear" w:pos="3119"/>
        <w:tab w:val="clear" w:pos="4253"/>
      </w:tabs>
    </w:pPr>
    <w:rPr>
      <w:b/>
    </w:rPr>
  </w:style>
  <w:style w:type="paragraph" w:customStyle="1" w:styleId="Rule2">
    <w:name w:val="Rule 2"/>
    <w:basedOn w:val="Body2"/>
    <w:semiHidden/>
    <w:rsid w:val="005D221E"/>
    <w:pPr>
      <w:numPr>
        <w:ilvl w:val="1"/>
        <w:numId w:val="6"/>
      </w:numPr>
    </w:pPr>
  </w:style>
  <w:style w:type="paragraph" w:customStyle="1" w:styleId="Rule3">
    <w:name w:val="Rule 3"/>
    <w:basedOn w:val="Body3"/>
    <w:semiHidden/>
    <w:rsid w:val="005D221E"/>
    <w:pPr>
      <w:numPr>
        <w:ilvl w:val="2"/>
        <w:numId w:val="6"/>
      </w:numPr>
    </w:pPr>
  </w:style>
  <w:style w:type="paragraph" w:customStyle="1" w:styleId="Rule4">
    <w:name w:val="Rule 4"/>
    <w:basedOn w:val="Body4"/>
    <w:semiHidden/>
    <w:rsid w:val="005D221E"/>
    <w:pPr>
      <w:numPr>
        <w:ilvl w:val="3"/>
        <w:numId w:val="6"/>
      </w:numPr>
    </w:pPr>
  </w:style>
  <w:style w:type="paragraph" w:customStyle="1" w:styleId="Rule5">
    <w:name w:val="Rule 5"/>
    <w:basedOn w:val="Body5"/>
    <w:semiHidden/>
    <w:rsid w:val="005D221E"/>
    <w:pPr>
      <w:numPr>
        <w:ilvl w:val="4"/>
        <w:numId w:val="6"/>
      </w:numPr>
    </w:pPr>
  </w:style>
  <w:style w:type="paragraph" w:customStyle="1" w:styleId="Schedule">
    <w:name w:val="Schedule"/>
    <w:basedOn w:val="Normal"/>
    <w:semiHidden/>
    <w:rsid w:val="008A25DD"/>
    <w:pPr>
      <w:keepNext/>
      <w:numPr>
        <w:numId w:val="7"/>
      </w:numPr>
      <w:spacing w:after="240"/>
      <w:jc w:val="center"/>
    </w:pPr>
    <w:rPr>
      <w:b/>
      <w:caps/>
      <w:sz w:val="24"/>
    </w:rPr>
  </w:style>
  <w:style w:type="paragraph" w:customStyle="1" w:styleId="ScheduleTitle">
    <w:name w:val="Schedule Title"/>
    <w:basedOn w:val="Body"/>
    <w:qFormat/>
    <w:rsid w:val="008A25DD"/>
    <w:pPr>
      <w:keepNext/>
      <w:tabs>
        <w:tab w:val="clear" w:pos="1843"/>
        <w:tab w:val="clear" w:pos="3119"/>
        <w:tab w:val="clear" w:pos="4253"/>
      </w:tabs>
      <w:spacing w:after="480"/>
      <w:jc w:val="center"/>
    </w:pPr>
    <w:rPr>
      <w:b/>
    </w:rPr>
  </w:style>
  <w:style w:type="paragraph" w:customStyle="1" w:styleId="aBankingDefinition">
    <w:name w:val="(a) Banking Definition"/>
    <w:basedOn w:val="Body"/>
    <w:qFormat/>
    <w:rsid w:val="008A25DD"/>
    <w:pPr>
      <w:numPr>
        <w:numId w:val="8"/>
      </w:numPr>
      <w:tabs>
        <w:tab w:val="clear" w:pos="3119"/>
        <w:tab w:val="clear" w:pos="4253"/>
        <w:tab w:val="left" w:pos="1843"/>
      </w:tabs>
    </w:pPr>
  </w:style>
  <w:style w:type="paragraph" w:customStyle="1" w:styleId="Sideheading">
    <w:name w:val="Sideheading"/>
    <w:basedOn w:val="Body"/>
    <w:qFormat/>
    <w:rsid w:val="008A25DD"/>
    <w:pPr>
      <w:tabs>
        <w:tab w:val="clear" w:pos="1843"/>
        <w:tab w:val="clear" w:pos="3119"/>
        <w:tab w:val="clear" w:pos="4253"/>
      </w:tabs>
    </w:pPr>
    <w:rPr>
      <w:b/>
      <w:caps/>
    </w:rPr>
  </w:style>
  <w:style w:type="paragraph" w:customStyle="1" w:styleId="iBankingDefinition">
    <w:name w:val="(i) Banking Definition"/>
    <w:basedOn w:val="aBankingDefinition"/>
    <w:qFormat/>
    <w:rsid w:val="008A25DD"/>
    <w:pPr>
      <w:numPr>
        <w:ilvl w:val="1"/>
      </w:numPr>
    </w:pPr>
  </w:style>
  <w:style w:type="paragraph" w:styleId="TOC1">
    <w:name w:val="toc 1"/>
    <w:basedOn w:val="Body"/>
    <w:next w:val="Normal"/>
    <w:uiPriority w:val="39"/>
    <w:rsid w:val="008A25DD"/>
    <w:pPr>
      <w:numPr>
        <w:numId w:val="0"/>
      </w:numPr>
      <w:tabs>
        <w:tab w:val="clear" w:pos="1843"/>
        <w:tab w:val="clear" w:pos="3119"/>
        <w:tab w:val="clear" w:pos="4253"/>
        <w:tab w:val="right" w:leader="dot" w:pos="9066"/>
      </w:tabs>
      <w:spacing w:after="60"/>
      <w:ind w:left="851" w:right="851" w:hanging="851"/>
    </w:pPr>
    <w:rPr>
      <w:caps/>
      <w:noProof/>
    </w:rPr>
  </w:style>
  <w:style w:type="paragraph" w:styleId="TOC2">
    <w:name w:val="toc 2"/>
    <w:basedOn w:val="TOC1"/>
    <w:next w:val="Normal"/>
    <w:rsid w:val="008A25DD"/>
    <w:pPr>
      <w:tabs>
        <w:tab w:val="left" w:pos="1680"/>
      </w:tabs>
      <w:ind w:left="1679" w:hanging="828"/>
    </w:pPr>
    <w:rPr>
      <w:caps w:val="0"/>
    </w:rPr>
  </w:style>
  <w:style w:type="paragraph" w:styleId="TOC3">
    <w:name w:val="toc 3"/>
    <w:basedOn w:val="TOC1"/>
    <w:next w:val="Normal"/>
    <w:rsid w:val="008A25DD"/>
    <w:rPr>
      <w:caps w:val="0"/>
    </w:rPr>
  </w:style>
  <w:style w:type="paragraph" w:styleId="TOC5">
    <w:name w:val="toc 5"/>
    <w:basedOn w:val="TOC1"/>
    <w:next w:val="Normal"/>
    <w:semiHidden/>
    <w:rsid w:val="008A25DD"/>
    <w:pPr>
      <w:ind w:firstLine="0"/>
    </w:pPr>
    <w:rPr>
      <w:caps w:val="0"/>
    </w:rPr>
  </w:style>
  <w:style w:type="paragraph" w:customStyle="1" w:styleId="FootnoteTextContinuation">
    <w:name w:val="Footnote Text Continuation"/>
    <w:basedOn w:val="FootnoteText"/>
    <w:rsid w:val="008A25DD"/>
    <w:pPr>
      <w:ind w:firstLine="0"/>
    </w:pPr>
  </w:style>
  <w:style w:type="paragraph" w:customStyle="1" w:styleId="Part">
    <w:name w:val="Part"/>
    <w:basedOn w:val="Body"/>
    <w:qFormat/>
    <w:rsid w:val="008A25DD"/>
    <w:pPr>
      <w:numPr>
        <w:numId w:val="9"/>
      </w:numPr>
      <w:tabs>
        <w:tab w:val="clear" w:pos="1843"/>
        <w:tab w:val="clear" w:pos="3119"/>
        <w:tab w:val="clear" w:pos="4253"/>
      </w:tabs>
    </w:pPr>
    <w:rPr>
      <w:b/>
    </w:rPr>
  </w:style>
  <w:style w:type="character" w:styleId="CommentReference">
    <w:name w:val="annotation reference"/>
    <w:basedOn w:val="DefaultParagraphFont"/>
    <w:uiPriority w:val="99"/>
    <w:semiHidden/>
    <w:unhideWhenUsed/>
    <w:rsid w:val="00456354"/>
    <w:rPr>
      <w:sz w:val="16"/>
      <w:szCs w:val="16"/>
    </w:rPr>
  </w:style>
  <w:style w:type="paragraph" w:styleId="CommentText">
    <w:name w:val="annotation text"/>
    <w:basedOn w:val="Normal"/>
    <w:link w:val="CommentTextChar"/>
    <w:uiPriority w:val="99"/>
    <w:semiHidden/>
    <w:unhideWhenUsed/>
    <w:rsid w:val="00456354"/>
  </w:style>
  <w:style w:type="character" w:customStyle="1" w:styleId="CommentTextChar">
    <w:name w:val="Comment Text Char"/>
    <w:basedOn w:val="DefaultParagraphFont"/>
    <w:link w:val="CommentText"/>
    <w:uiPriority w:val="99"/>
    <w:semiHidden/>
    <w:rsid w:val="00456354"/>
    <w:rPr>
      <w:rFonts w:ascii="Verdana" w:hAnsi="Verdana"/>
      <w:lang w:eastAsia="en-GB"/>
    </w:rPr>
  </w:style>
  <w:style w:type="paragraph" w:styleId="CommentSubject">
    <w:name w:val="annotation subject"/>
    <w:basedOn w:val="CommentText"/>
    <w:next w:val="CommentText"/>
    <w:link w:val="CommentSubjectChar"/>
    <w:uiPriority w:val="99"/>
    <w:semiHidden/>
    <w:unhideWhenUsed/>
    <w:rsid w:val="00456354"/>
    <w:rPr>
      <w:b/>
      <w:bCs/>
    </w:rPr>
  </w:style>
  <w:style w:type="character" w:customStyle="1" w:styleId="CommentSubjectChar">
    <w:name w:val="Comment Subject Char"/>
    <w:basedOn w:val="CommentTextChar"/>
    <w:link w:val="CommentSubject"/>
    <w:uiPriority w:val="99"/>
    <w:semiHidden/>
    <w:rsid w:val="00456354"/>
    <w:rPr>
      <w:rFonts w:ascii="Verdana" w:hAnsi="Verdana"/>
      <w:b/>
      <w:bCs/>
      <w:lang w:eastAsia="en-GB"/>
    </w:rPr>
  </w:style>
  <w:style w:type="paragraph" w:styleId="BalloonText">
    <w:name w:val="Balloon Text"/>
    <w:basedOn w:val="Normal"/>
    <w:link w:val="BalloonTextChar"/>
    <w:uiPriority w:val="99"/>
    <w:semiHidden/>
    <w:unhideWhenUsed/>
    <w:rsid w:val="00456354"/>
    <w:rPr>
      <w:rFonts w:ascii="Tahoma" w:hAnsi="Tahoma" w:cs="Tahoma"/>
      <w:sz w:val="16"/>
      <w:szCs w:val="16"/>
    </w:rPr>
  </w:style>
  <w:style w:type="character" w:customStyle="1" w:styleId="BalloonTextChar">
    <w:name w:val="Balloon Text Char"/>
    <w:basedOn w:val="DefaultParagraphFont"/>
    <w:link w:val="BalloonText"/>
    <w:uiPriority w:val="99"/>
    <w:semiHidden/>
    <w:rsid w:val="00456354"/>
    <w:rPr>
      <w:rFonts w:ascii="Tahoma" w:hAnsi="Tahoma" w:cs="Tahoma"/>
      <w:sz w:val="16"/>
      <w:szCs w:val="16"/>
      <w:lang w:eastAsia="en-GB"/>
    </w:rPr>
  </w:style>
  <w:style w:type="paragraph" w:styleId="TOC4">
    <w:name w:val="toc 4"/>
    <w:basedOn w:val="TOC1"/>
    <w:next w:val="Normal"/>
    <w:rsid w:val="008A25DD"/>
    <w:pPr>
      <w:keepNext/>
    </w:pPr>
    <w:rPr>
      <w:b/>
      <w:caps w:val="0"/>
    </w:rPr>
  </w:style>
  <w:style w:type="paragraph" w:styleId="TOC6">
    <w:name w:val="toc 6"/>
    <w:basedOn w:val="TOC1"/>
    <w:next w:val="Normal"/>
    <w:semiHidden/>
    <w:rsid w:val="008A25DD"/>
    <w:pPr>
      <w:ind w:left="2835" w:hanging="1134"/>
    </w:pPr>
    <w:rPr>
      <w:caps w:val="0"/>
    </w:rPr>
  </w:style>
  <w:style w:type="paragraph" w:customStyle="1" w:styleId="abcdDefinition">
    <w:name w:val="(a) (b) (c) (d) Definition"/>
    <w:basedOn w:val="aDefinition"/>
    <w:rsid w:val="008A25DD"/>
    <w:pPr>
      <w:numPr>
        <w:ilvl w:val="0"/>
        <w:numId w:val="17"/>
      </w:numPr>
      <w:tabs>
        <w:tab w:val="left" w:pos="851"/>
      </w:tabs>
    </w:pPr>
  </w:style>
  <w:style w:type="paragraph" w:customStyle="1" w:styleId="Contentheading">
    <w:name w:val="Content heading"/>
    <w:basedOn w:val="Normal"/>
    <w:next w:val="Body"/>
    <w:rsid w:val="008A25DD"/>
    <w:pPr>
      <w:pageBreakBefore/>
      <w:framePr w:w="9072" w:vSpace="142" w:wrap="notBeside" w:vAnchor="text" w:hAnchor="text" w:y="7"/>
      <w:pBdr>
        <w:bottom w:val="single" w:sz="4" w:space="1" w:color="auto"/>
      </w:pBdr>
      <w:spacing w:after="2200"/>
    </w:pPr>
    <w:rPr>
      <w:sz w:val="40"/>
      <w:szCs w:val="40"/>
    </w:rPr>
  </w:style>
  <w:style w:type="paragraph" w:customStyle="1" w:styleId="Contentpage">
    <w:name w:val="Content page"/>
    <w:basedOn w:val="Body"/>
    <w:rsid w:val="008A25DD"/>
    <w:pPr>
      <w:tabs>
        <w:tab w:val="clear" w:pos="1843"/>
        <w:tab w:val="clear" w:pos="3119"/>
        <w:tab w:val="clear" w:pos="4253"/>
        <w:tab w:val="right" w:pos="9072"/>
      </w:tabs>
    </w:pPr>
    <w:rPr>
      <w:b/>
    </w:rPr>
  </w:style>
  <w:style w:type="character" w:customStyle="1" w:styleId="FooterChar">
    <w:name w:val="Footer Char"/>
    <w:basedOn w:val="DefaultParagraphFont"/>
    <w:link w:val="Footer"/>
    <w:rsid w:val="008A25DD"/>
    <w:rPr>
      <w:rFonts w:ascii="Verdana" w:hAnsi="Verdana"/>
      <w:noProof/>
      <w:sz w:val="14"/>
      <w:szCs w:val="18"/>
    </w:rPr>
  </w:style>
  <w:style w:type="character" w:customStyle="1" w:styleId="FootnoteTextChar">
    <w:name w:val="Footnote Text Char"/>
    <w:basedOn w:val="DefaultParagraphFont"/>
    <w:link w:val="FootnoteText"/>
    <w:semiHidden/>
    <w:rsid w:val="008A25DD"/>
    <w:rPr>
      <w:rFonts w:ascii="Tahoma" w:hAnsi="Tahoma"/>
      <w:sz w:val="16"/>
      <w:szCs w:val="18"/>
    </w:rPr>
  </w:style>
  <w:style w:type="character" w:customStyle="1" w:styleId="HeaderChar">
    <w:name w:val="Header Char"/>
    <w:basedOn w:val="DefaultParagraphFont"/>
    <w:link w:val="Header"/>
    <w:rsid w:val="008A25DD"/>
    <w:rPr>
      <w:rFonts w:ascii="Verdana" w:hAnsi="Verdana"/>
      <w:noProof/>
      <w:sz w:val="14"/>
      <w:szCs w:val="18"/>
    </w:rPr>
  </w:style>
  <w:style w:type="paragraph" w:customStyle="1" w:styleId="ExtraInfo">
    <w:name w:val="ExtraInfo"/>
    <w:basedOn w:val="Normal"/>
    <w:rsid w:val="008A25DD"/>
    <w:pPr>
      <w:framePr w:w="2206" w:h="919" w:hSpace="181" w:wrap="around" w:vAnchor="page" w:hAnchor="page" w:x="9385" w:y="211"/>
      <w:shd w:val="clear" w:color="auto" w:fill="FFFFFF"/>
    </w:pPr>
    <w:rPr>
      <w:sz w:val="14"/>
      <w:szCs w:val="14"/>
    </w:rPr>
  </w:style>
  <w:style w:type="paragraph" w:styleId="ListParagraph">
    <w:name w:val="List Paragraph"/>
    <w:basedOn w:val="Normal"/>
    <w:uiPriority w:val="34"/>
    <w:rsid w:val="008A25DD"/>
    <w:pPr>
      <w:ind w:left="720"/>
      <w:contextualSpacing/>
    </w:pPr>
  </w:style>
  <w:style w:type="paragraph" w:customStyle="1" w:styleId="Default">
    <w:name w:val="Default"/>
    <w:uiPriority w:val="99"/>
    <w:rsid w:val="00837285"/>
    <w:pPr>
      <w:autoSpaceDE w:val="0"/>
      <w:autoSpaceDN w:val="0"/>
      <w:adjustRightInd w:val="0"/>
    </w:pPr>
    <w:rPr>
      <w:color w:val="000000"/>
      <w:sz w:val="24"/>
      <w:szCs w:val="24"/>
      <w:lang w:val="en-US" w:eastAsia="en-US"/>
    </w:rPr>
  </w:style>
  <w:style w:type="character" w:customStyle="1" w:styleId="Heading1Char">
    <w:name w:val="Heading 1 Char"/>
    <w:basedOn w:val="DefaultParagraphFont"/>
    <w:link w:val="Heading1"/>
    <w:uiPriority w:val="9"/>
    <w:rsid w:val="00837285"/>
    <w:rPr>
      <w:rFonts w:ascii="Trebuchet MS" w:hAnsi="Trebuchet MS"/>
      <w:b/>
      <w:caps/>
      <w:sz w:val="22"/>
      <w:szCs w:val="22"/>
      <w:lang w:eastAsia="en-US"/>
    </w:rPr>
  </w:style>
  <w:style w:type="character" w:customStyle="1" w:styleId="Heading2Char">
    <w:name w:val="Heading 2 Char"/>
    <w:basedOn w:val="DefaultParagraphFont"/>
    <w:link w:val="Heading2"/>
    <w:uiPriority w:val="9"/>
    <w:rsid w:val="00837285"/>
    <w:rPr>
      <w:rFonts w:asciiTheme="majorHAnsi" w:eastAsiaTheme="majorEastAsia" w:hAnsiTheme="majorHAnsi" w:cstheme="majorBidi"/>
      <w:b/>
      <w:bCs/>
      <w:sz w:val="22"/>
      <w:szCs w:val="22"/>
      <w:lang w:eastAsia="en-US"/>
    </w:rPr>
  </w:style>
  <w:style w:type="character" w:customStyle="1" w:styleId="Heading3Char">
    <w:name w:val="Heading 3 Char"/>
    <w:basedOn w:val="DefaultParagraphFont"/>
    <w:link w:val="Heading3"/>
    <w:uiPriority w:val="9"/>
    <w:rsid w:val="00837285"/>
    <w:rPr>
      <w:rFonts w:asciiTheme="majorHAnsi" w:eastAsiaTheme="majorEastAsia" w:hAnsiTheme="majorHAnsi" w:cstheme="majorBidi"/>
      <w:bCs/>
      <w:sz w:val="22"/>
      <w:szCs w:val="22"/>
      <w:lang w:eastAsia="en-US"/>
    </w:rPr>
  </w:style>
  <w:style w:type="character" w:customStyle="1" w:styleId="Heading4Char">
    <w:name w:val="Heading 4 Char"/>
    <w:basedOn w:val="DefaultParagraphFont"/>
    <w:link w:val="Heading4"/>
    <w:uiPriority w:val="9"/>
    <w:rsid w:val="00837285"/>
    <w:rPr>
      <w:rFonts w:ascii="Trebuchet MS" w:eastAsiaTheme="majorEastAsia" w:hAnsi="Trebuchet MS" w:cstheme="majorBidi"/>
      <w:bCs/>
      <w:sz w:val="22"/>
      <w:szCs w:val="22"/>
      <w:lang w:eastAsia="en-US"/>
    </w:rPr>
  </w:style>
  <w:style w:type="character" w:customStyle="1" w:styleId="Heading5Char">
    <w:name w:val="Heading 5 Char"/>
    <w:basedOn w:val="DefaultParagraphFont"/>
    <w:link w:val="Heading5"/>
    <w:uiPriority w:val="9"/>
    <w:rsid w:val="00837285"/>
    <w:rPr>
      <w:rFonts w:ascii="Trebuchet MS" w:eastAsiaTheme="majorEastAsia" w:hAnsi="Trebuchet MS" w:cstheme="majorBidi"/>
      <w:bCs/>
      <w:sz w:val="22"/>
      <w:szCs w:val="22"/>
      <w:lang w:eastAsia="en-US"/>
    </w:rPr>
  </w:style>
  <w:style w:type="paragraph" w:styleId="BodyTextIndent3">
    <w:name w:val="Body Text Indent 3"/>
    <w:basedOn w:val="Normal"/>
    <w:link w:val="BodyTextIndent3Char"/>
    <w:rsid w:val="00EB1E84"/>
    <w:pPr>
      <w:spacing w:after="240"/>
      <w:ind w:left="2160"/>
    </w:pPr>
    <w:rPr>
      <w:rFonts w:asciiTheme="minorHAnsi" w:eastAsiaTheme="minorHAnsi" w:hAnsiTheme="minorHAnsi" w:cstheme="minorBidi"/>
      <w:sz w:val="22"/>
      <w:szCs w:val="22"/>
      <w:lang w:eastAsia="en-US"/>
    </w:rPr>
  </w:style>
  <w:style w:type="character" w:customStyle="1" w:styleId="BodyTextIndent3Char">
    <w:name w:val="Body Text Indent 3 Char"/>
    <w:basedOn w:val="DefaultParagraphFont"/>
    <w:link w:val="BodyTextIndent3"/>
    <w:rsid w:val="00EB1E84"/>
    <w:rPr>
      <w:rFonts w:asciiTheme="minorHAnsi" w:eastAsiaTheme="minorHAnsi" w:hAnsiTheme="minorHAnsi" w:cstheme="minorBidi"/>
      <w:sz w:val="22"/>
      <w:szCs w:val="22"/>
      <w:lang w:eastAsia="en-US"/>
    </w:rPr>
  </w:style>
  <w:style w:type="paragraph" w:customStyle="1" w:styleId="DefinitionNumbering8">
    <w:name w:val="Definition Numbering 8"/>
    <w:basedOn w:val="Normal"/>
    <w:rsid w:val="00EB1E84"/>
    <w:pPr>
      <w:numPr>
        <w:ilvl w:val="7"/>
        <w:numId w:val="23"/>
      </w:numPr>
      <w:spacing w:after="240"/>
      <w:outlineLvl w:val="7"/>
    </w:pPr>
    <w:rPr>
      <w:rFonts w:asciiTheme="minorHAnsi" w:eastAsia="STZhongsong" w:hAnsiTheme="minorHAnsi" w:cstheme="minorBidi"/>
      <w:sz w:val="22"/>
      <w:szCs w:val="22"/>
    </w:rPr>
  </w:style>
  <w:style w:type="paragraph" w:customStyle="1" w:styleId="DefinitionNumbering9">
    <w:name w:val="Definition Numbering 9"/>
    <w:basedOn w:val="Normal"/>
    <w:rsid w:val="00EB1E84"/>
    <w:pPr>
      <w:numPr>
        <w:ilvl w:val="8"/>
        <w:numId w:val="23"/>
      </w:numPr>
      <w:spacing w:after="240"/>
      <w:outlineLvl w:val="8"/>
    </w:pPr>
    <w:rPr>
      <w:rFonts w:asciiTheme="minorHAnsi" w:eastAsia="STZhongsong"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house%20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417A264F9533E489C044106472CDD89" ma:contentTypeVersion="11" ma:contentTypeDescription="Create a new document." ma:contentTypeScope="" ma:versionID="4fe89634a559435c4ec1cc9842630cda">
  <xsd:schema xmlns:xsd="http://www.w3.org/2001/XMLSchema" xmlns:xs="http://www.w3.org/2001/XMLSchema" xmlns:p="http://schemas.microsoft.com/office/2006/metadata/properties" xmlns:ns2="9f24b929-9d8e-449e-9698-d7acbaa5c619" xmlns:ns3="4f4f4c2b-e4e4-4984-b9e8-be3f8060495d" targetNamespace="http://schemas.microsoft.com/office/2006/metadata/properties" ma:root="true" ma:fieldsID="c887e3d546e34d9d40a4a53882553ea8" ns2:_="" ns3:_="">
    <xsd:import namespace="9f24b929-9d8e-449e-9698-d7acbaa5c619"/>
    <xsd:import namespace="4f4f4c2b-e4e4-4984-b9e8-be3f8060495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24b929-9d8e-449e-9698-d7acbaa5c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f4f4c2b-e4e4-4984-b9e8-be3f8060495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376F9D-82E3-459F-8CB0-3FDCAC6C29BA}">
  <ds:schemaRefs>
    <ds:schemaRef ds:uri="http://purl.org/dc/terms/"/>
    <ds:schemaRef ds:uri="9f24b929-9d8e-449e-9698-d7acbaa5c619"/>
    <ds:schemaRef ds:uri="http://schemas.microsoft.com/office/2006/documentManagement/types"/>
    <ds:schemaRef ds:uri="http://schemas.microsoft.com/office/infopath/2007/PartnerControls"/>
    <ds:schemaRef ds:uri="4f4f4c2b-e4e4-4984-b9e8-be3f8060495d"/>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B80DB9F2-0464-4DAC-91C2-569C2E7F8E67}">
  <ds:schemaRefs>
    <ds:schemaRef ds:uri="http://schemas.microsoft.com/sharepoint/v3/contenttype/forms"/>
  </ds:schemaRefs>
</ds:datastoreItem>
</file>

<file path=customXml/itemProps3.xml><?xml version="1.0" encoding="utf-8"?>
<ds:datastoreItem xmlns:ds="http://schemas.openxmlformats.org/officeDocument/2006/customXml" ds:itemID="{D56E3A5E-7113-4E97-BE0F-CEC3990BB3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24b929-9d8e-449e-9698-d7acbaa5c619"/>
    <ds:schemaRef ds:uri="4f4f4c2b-e4e4-4984-b9e8-be3f806049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3E1D30-9509-4484-9BE2-DE5D32A6A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house styles</Template>
  <TotalTime>0</TotalTime>
  <Pages>16</Pages>
  <Words>6527</Words>
  <Characters>37205</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NOT_L001\5594334\7</vt:lpstr>
    </vt:vector>
  </TitlesOfParts>
  <Company>Eversheds</Company>
  <LinksUpToDate>false</LinksUpToDate>
  <CharactersWithSpaces>43645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NOT_L001\5594334\7</dc:title>
  <dc:creator>FinchJO</dc:creator>
  <cp:lastModifiedBy>Ward, Jemma</cp:lastModifiedBy>
  <cp:revision>2</cp:revision>
  <cp:lastPrinted>2002-05-29T13:42:00Z</cp:lastPrinted>
  <dcterms:created xsi:type="dcterms:W3CDTF">2020-10-12T16:15:00Z</dcterms:created>
  <dcterms:modified xsi:type="dcterms:W3CDTF">2020-10-12T16:15:00Z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ientID">
    <vt:lpwstr>327129</vt:lpwstr>
  </property>
  <property fmtid="{D5CDD505-2E9C-101B-9397-08002B2CF9AE}" pid="3" name="MatterID">
    <vt:lpwstr>000616</vt:lpwstr>
  </property>
  <property fmtid="{D5CDD505-2E9C-101B-9397-08002B2CF9AE}" pid="4" name="DocType">
    <vt:lpwstr>DOC</vt:lpwstr>
  </property>
  <property fmtid="{D5CDD505-2E9C-101B-9397-08002B2CF9AE}" pid="5" name="eDOCS AutoSave">
    <vt:lpwstr/>
  </property>
  <property fmtid="{D5CDD505-2E9C-101B-9397-08002B2CF9AE}" pid="6" name="ContentTypeId">
    <vt:lpwstr>0x010100D417A264F9533E489C044106472CDD89</vt:lpwstr>
  </property>
</Properties>
</file>